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C2C487" w14:textId="33ECDD7C" w:rsidR="00DC42F6" w:rsidRPr="004B1247" w:rsidRDefault="00DC42F6" w:rsidP="004B1247">
      <w:pPr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  <w:r w:rsidRPr="004B1247">
        <w:rPr>
          <w:rFonts w:ascii="Times New Roman" w:hAnsi="Times New Roman"/>
          <w:b/>
          <w:sz w:val="28"/>
          <w:szCs w:val="28"/>
          <w:lang w:val="ru-RU"/>
        </w:rPr>
        <w:t>Федеральное</w:t>
      </w:r>
      <w:r w:rsidR="00927A2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4B1247">
        <w:rPr>
          <w:rFonts w:ascii="Times New Roman" w:hAnsi="Times New Roman"/>
          <w:b/>
          <w:sz w:val="28"/>
          <w:szCs w:val="28"/>
          <w:lang w:val="ru-RU"/>
        </w:rPr>
        <w:t>государственное</w:t>
      </w:r>
      <w:r w:rsidR="00927A2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4B1247">
        <w:rPr>
          <w:rFonts w:ascii="Times New Roman" w:hAnsi="Times New Roman"/>
          <w:b/>
          <w:sz w:val="28"/>
          <w:szCs w:val="28"/>
          <w:lang w:val="ru-RU"/>
        </w:rPr>
        <w:t>образовательное</w:t>
      </w:r>
      <w:r w:rsidR="00927A2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4B1247">
        <w:rPr>
          <w:rFonts w:ascii="Times New Roman" w:hAnsi="Times New Roman"/>
          <w:b/>
          <w:sz w:val="28"/>
          <w:szCs w:val="28"/>
          <w:lang w:val="ru-RU"/>
        </w:rPr>
        <w:t>бюджетное</w:t>
      </w:r>
      <w:r w:rsidR="00927A2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4B1247">
        <w:rPr>
          <w:rFonts w:ascii="Times New Roman" w:hAnsi="Times New Roman"/>
          <w:b/>
          <w:sz w:val="28"/>
          <w:szCs w:val="28"/>
          <w:lang w:val="ru-RU"/>
        </w:rPr>
        <w:t>учреждение</w:t>
      </w:r>
      <w:r w:rsidR="00927A2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4B1247">
        <w:rPr>
          <w:rFonts w:ascii="Times New Roman" w:hAnsi="Times New Roman"/>
          <w:b/>
          <w:sz w:val="28"/>
          <w:szCs w:val="28"/>
          <w:lang w:val="ru-RU"/>
        </w:rPr>
        <w:t>высшего</w:t>
      </w:r>
      <w:r w:rsidR="00927A2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4B1247">
        <w:rPr>
          <w:rFonts w:ascii="Times New Roman" w:hAnsi="Times New Roman"/>
          <w:b/>
          <w:sz w:val="28"/>
          <w:szCs w:val="28"/>
          <w:lang w:val="ru-RU"/>
        </w:rPr>
        <w:t>образования</w:t>
      </w:r>
    </w:p>
    <w:p w14:paraId="3AFA3E18" w14:textId="42BA3DDC" w:rsidR="00DC42F6" w:rsidRPr="004B1247" w:rsidRDefault="00DC42F6" w:rsidP="00DC42F6">
      <w:pPr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  <w:r w:rsidRPr="004B1247">
        <w:rPr>
          <w:rFonts w:ascii="Times New Roman" w:hAnsi="Times New Roman"/>
          <w:b/>
          <w:caps/>
          <w:sz w:val="28"/>
          <w:szCs w:val="28"/>
          <w:lang w:val="ru-RU"/>
        </w:rPr>
        <w:t>«ФинансоВЫЙ</w:t>
      </w:r>
      <w:r w:rsidR="00927A2D">
        <w:rPr>
          <w:rFonts w:ascii="Times New Roman" w:hAnsi="Times New Roman"/>
          <w:b/>
          <w:caps/>
          <w:sz w:val="28"/>
          <w:szCs w:val="28"/>
          <w:lang w:val="ru-RU"/>
        </w:rPr>
        <w:t xml:space="preserve"> </w:t>
      </w:r>
      <w:r w:rsidRPr="004B1247">
        <w:rPr>
          <w:rFonts w:ascii="Times New Roman" w:hAnsi="Times New Roman"/>
          <w:b/>
          <w:caps/>
          <w:sz w:val="28"/>
          <w:szCs w:val="28"/>
          <w:lang w:val="ru-RU"/>
        </w:rPr>
        <w:t>УНИВЕРСИТЕТ</w:t>
      </w:r>
      <w:r w:rsidR="00927A2D">
        <w:rPr>
          <w:rFonts w:ascii="Times New Roman" w:hAnsi="Times New Roman"/>
          <w:b/>
          <w:caps/>
          <w:sz w:val="28"/>
          <w:szCs w:val="28"/>
          <w:lang w:val="ru-RU"/>
        </w:rPr>
        <w:t xml:space="preserve"> </w:t>
      </w:r>
      <w:r w:rsidRPr="004B1247">
        <w:rPr>
          <w:rFonts w:ascii="Times New Roman" w:hAnsi="Times New Roman"/>
          <w:b/>
          <w:caps/>
          <w:sz w:val="28"/>
          <w:szCs w:val="28"/>
          <w:lang w:val="ru-RU"/>
        </w:rPr>
        <w:t>при</w:t>
      </w:r>
      <w:r w:rsidR="00927A2D">
        <w:rPr>
          <w:rFonts w:ascii="Times New Roman" w:hAnsi="Times New Roman"/>
          <w:b/>
          <w:caps/>
          <w:sz w:val="28"/>
          <w:szCs w:val="28"/>
          <w:lang w:val="ru-RU"/>
        </w:rPr>
        <w:t xml:space="preserve"> </w:t>
      </w:r>
      <w:r w:rsidRPr="004B1247">
        <w:rPr>
          <w:rFonts w:ascii="Times New Roman" w:hAnsi="Times New Roman"/>
          <w:b/>
          <w:caps/>
          <w:sz w:val="28"/>
          <w:szCs w:val="28"/>
          <w:lang w:val="ru-RU"/>
        </w:rPr>
        <w:t>Правительстве</w:t>
      </w:r>
      <w:r w:rsidR="00927A2D">
        <w:rPr>
          <w:rFonts w:ascii="Times New Roman" w:hAnsi="Times New Roman"/>
          <w:b/>
          <w:caps/>
          <w:sz w:val="28"/>
          <w:szCs w:val="28"/>
          <w:lang w:val="ru-RU"/>
        </w:rPr>
        <w:t xml:space="preserve"> </w:t>
      </w:r>
    </w:p>
    <w:p w14:paraId="2D2CEA66" w14:textId="2D20A7A3" w:rsidR="00DC42F6" w:rsidRPr="001C2F11" w:rsidRDefault="00DC42F6" w:rsidP="00DC42F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C2F11">
        <w:rPr>
          <w:rFonts w:ascii="Times New Roman" w:hAnsi="Times New Roman"/>
          <w:b/>
          <w:caps/>
          <w:sz w:val="28"/>
          <w:szCs w:val="28"/>
          <w:lang w:val="ru-RU"/>
        </w:rPr>
        <w:t>Российской</w:t>
      </w:r>
      <w:r w:rsidR="00927A2D">
        <w:rPr>
          <w:rFonts w:ascii="Times New Roman" w:hAnsi="Times New Roman"/>
          <w:b/>
          <w:caps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b/>
          <w:caps/>
          <w:sz w:val="28"/>
          <w:szCs w:val="28"/>
          <w:lang w:val="ru-RU"/>
        </w:rPr>
        <w:t>Федерации»</w:t>
      </w:r>
    </w:p>
    <w:p w14:paraId="2F291011" w14:textId="1E9F87F9" w:rsidR="00DC42F6" w:rsidRPr="001C2F11" w:rsidRDefault="00DC42F6" w:rsidP="00DC42F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C2F11">
        <w:rPr>
          <w:rFonts w:ascii="Times New Roman" w:hAnsi="Times New Roman"/>
          <w:b/>
          <w:sz w:val="28"/>
          <w:szCs w:val="28"/>
          <w:lang w:val="ru-RU"/>
        </w:rPr>
        <w:t>(Финансовый</w:t>
      </w:r>
      <w:r w:rsidR="00927A2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b/>
          <w:sz w:val="28"/>
          <w:szCs w:val="28"/>
          <w:lang w:val="ru-RU"/>
        </w:rPr>
        <w:t>университет)</w:t>
      </w:r>
    </w:p>
    <w:p w14:paraId="555A1AD1" w14:textId="77777777" w:rsidR="00DC42F6" w:rsidRPr="001C2F11" w:rsidRDefault="00DC42F6" w:rsidP="00DC42F6">
      <w:pPr>
        <w:rPr>
          <w:szCs w:val="28"/>
          <w:lang w:val="ru-RU"/>
        </w:rPr>
      </w:pPr>
    </w:p>
    <w:p w14:paraId="66901C58" w14:textId="77777777" w:rsidR="004C383B" w:rsidRPr="004C383B" w:rsidRDefault="004C383B" w:rsidP="004C383B">
      <w:pPr>
        <w:widowControl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val="ru-RU" w:eastAsia="ru-RU"/>
        </w:rPr>
      </w:pPr>
      <w:r w:rsidRPr="004C383B">
        <w:rPr>
          <w:rFonts w:ascii="Times New Roman" w:eastAsia="Times New Roman" w:hAnsi="Times New Roman"/>
          <w:b/>
          <w:bCs/>
          <w:iCs/>
          <w:sz w:val="28"/>
          <w:szCs w:val="28"/>
          <w:lang w:val="ru-RU" w:eastAsia="ru-RU"/>
        </w:rPr>
        <w:t xml:space="preserve">Базовая кафедра </w:t>
      </w:r>
      <w:proofErr w:type="spellStart"/>
      <w:r w:rsidRPr="004C383B">
        <w:rPr>
          <w:rFonts w:ascii="Times New Roman" w:eastAsia="Times New Roman" w:hAnsi="Times New Roman"/>
          <w:b/>
          <w:bCs/>
          <w:iCs/>
          <w:sz w:val="28"/>
          <w:szCs w:val="28"/>
          <w:lang w:val="ru-RU" w:eastAsia="ru-RU"/>
        </w:rPr>
        <w:t>Кэпт</w:t>
      </w:r>
      <w:proofErr w:type="spellEnd"/>
    </w:p>
    <w:p w14:paraId="7CC39811" w14:textId="6420F5D0" w:rsidR="001127EF" w:rsidRDefault="002358A6" w:rsidP="001127EF">
      <w:pPr>
        <w:pStyle w:val="af4"/>
        <w:rPr>
          <w:sz w:val="28"/>
          <w:szCs w:val="28"/>
        </w:rPr>
      </w:pPr>
      <w:r w:rsidRPr="009E3EF5">
        <w:rPr>
          <w:bCs/>
          <w:sz w:val="28"/>
          <w:szCs w:val="28"/>
        </w:rPr>
        <w:t>Кафедра</w:t>
      </w:r>
      <w:r w:rsidR="00927A2D">
        <w:rPr>
          <w:bCs/>
          <w:sz w:val="28"/>
          <w:szCs w:val="28"/>
        </w:rPr>
        <w:t xml:space="preserve"> </w:t>
      </w:r>
      <w:r w:rsidR="001127EF" w:rsidRPr="00E3041E">
        <w:rPr>
          <w:sz w:val="28"/>
          <w:szCs w:val="28"/>
        </w:rPr>
        <w:t>бизнес-аналитики</w:t>
      </w:r>
      <w:r w:rsidR="00927A2D">
        <w:rPr>
          <w:sz w:val="28"/>
          <w:szCs w:val="28"/>
        </w:rPr>
        <w:t xml:space="preserve"> </w:t>
      </w:r>
    </w:p>
    <w:p w14:paraId="76ADC3B3" w14:textId="5FFD72D0" w:rsidR="001127EF" w:rsidRPr="00E3041E" w:rsidRDefault="001127EF" w:rsidP="001127EF">
      <w:pPr>
        <w:pStyle w:val="af4"/>
        <w:rPr>
          <w:sz w:val="28"/>
          <w:szCs w:val="28"/>
        </w:rPr>
      </w:pPr>
      <w:r w:rsidRPr="00E3041E">
        <w:rPr>
          <w:sz w:val="28"/>
          <w:szCs w:val="28"/>
        </w:rPr>
        <w:t>Факультет</w:t>
      </w:r>
      <w:r w:rsidR="00E3041E" w:rsidRPr="00E3041E">
        <w:rPr>
          <w:sz w:val="28"/>
          <w:szCs w:val="28"/>
        </w:rPr>
        <w:t>а</w:t>
      </w:r>
      <w:r w:rsidR="00927A2D">
        <w:rPr>
          <w:sz w:val="28"/>
          <w:szCs w:val="28"/>
        </w:rPr>
        <w:t xml:space="preserve"> </w:t>
      </w:r>
      <w:r w:rsidRPr="00E3041E">
        <w:rPr>
          <w:sz w:val="28"/>
          <w:szCs w:val="28"/>
        </w:rPr>
        <w:t>налогов,</w:t>
      </w:r>
      <w:r w:rsidR="00927A2D">
        <w:rPr>
          <w:sz w:val="28"/>
          <w:szCs w:val="28"/>
        </w:rPr>
        <w:t xml:space="preserve"> </w:t>
      </w:r>
      <w:r w:rsidRPr="00E3041E">
        <w:rPr>
          <w:sz w:val="28"/>
          <w:szCs w:val="28"/>
        </w:rPr>
        <w:t>аудита</w:t>
      </w:r>
      <w:r w:rsidR="00927A2D">
        <w:rPr>
          <w:sz w:val="28"/>
          <w:szCs w:val="28"/>
        </w:rPr>
        <w:t xml:space="preserve"> </w:t>
      </w:r>
      <w:r w:rsidRPr="00E3041E">
        <w:rPr>
          <w:sz w:val="28"/>
          <w:szCs w:val="28"/>
        </w:rPr>
        <w:t>и</w:t>
      </w:r>
      <w:r w:rsidR="00927A2D">
        <w:rPr>
          <w:sz w:val="28"/>
          <w:szCs w:val="28"/>
        </w:rPr>
        <w:t xml:space="preserve"> </w:t>
      </w:r>
      <w:r w:rsidRPr="00E3041E">
        <w:rPr>
          <w:sz w:val="28"/>
          <w:szCs w:val="28"/>
        </w:rPr>
        <w:t>бизнес-анализа</w:t>
      </w:r>
    </w:p>
    <w:p w14:paraId="0339B03A" w14:textId="77777777" w:rsidR="001127EF" w:rsidRPr="00E3041E" w:rsidRDefault="001127EF" w:rsidP="00DC42F6">
      <w:pPr>
        <w:pStyle w:val="af4"/>
        <w:spacing w:line="360" w:lineRule="auto"/>
        <w:rPr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240"/>
        <w:gridCol w:w="4366"/>
      </w:tblGrid>
      <w:tr w:rsidR="003046A9" w:rsidRPr="003046A9" w14:paraId="0F049E0D" w14:textId="77777777">
        <w:trPr>
          <w:trHeight w:val="2927"/>
        </w:trPr>
        <w:tc>
          <w:tcPr>
            <w:tcW w:w="5240" w:type="dxa"/>
            <w:shd w:val="clear" w:color="auto" w:fill="auto"/>
          </w:tcPr>
          <w:p w14:paraId="572A60D5" w14:textId="77777777" w:rsidR="003046A9" w:rsidRPr="00E3041E" w:rsidRDefault="003046A9" w:rsidP="003046A9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366" w:type="dxa"/>
            <w:shd w:val="clear" w:color="auto" w:fill="auto"/>
          </w:tcPr>
          <w:p w14:paraId="0FD1BB54" w14:textId="77777777" w:rsidR="00A565D9" w:rsidRPr="00E3041E" w:rsidRDefault="00A565D9" w:rsidP="00A565D9">
            <w:pPr>
              <w:widowControl/>
              <w:overflowPunct w:val="0"/>
              <w:autoSpaceDE w:val="0"/>
              <w:autoSpaceDN w:val="0"/>
              <w:adjustRightInd w:val="0"/>
              <w:ind w:left="289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E3041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УТВЕРЖДАЮ</w:t>
            </w:r>
          </w:p>
          <w:p w14:paraId="7C0C37DD" w14:textId="79FB5615" w:rsidR="00A565D9" w:rsidRPr="00E3041E" w:rsidRDefault="00A565D9" w:rsidP="00A565D9">
            <w:pPr>
              <w:widowControl/>
              <w:overflowPunct w:val="0"/>
              <w:autoSpaceDE w:val="0"/>
              <w:autoSpaceDN w:val="0"/>
              <w:adjustRightInd w:val="0"/>
              <w:ind w:left="289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E3041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Проректор</w:t>
            </w:r>
            <w:r w:rsidR="00927A2D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по</w:t>
            </w:r>
            <w:r w:rsidR="00927A2D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учебной</w:t>
            </w:r>
          </w:p>
          <w:p w14:paraId="7BC81BE2" w14:textId="7C802A8F" w:rsidR="00A565D9" w:rsidRPr="00E3041E" w:rsidRDefault="00A565D9" w:rsidP="00A565D9">
            <w:pPr>
              <w:widowControl/>
              <w:overflowPunct w:val="0"/>
              <w:autoSpaceDE w:val="0"/>
              <w:autoSpaceDN w:val="0"/>
              <w:adjustRightInd w:val="0"/>
              <w:ind w:left="289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E3041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и</w:t>
            </w:r>
            <w:r w:rsidR="00927A2D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методической</w:t>
            </w:r>
            <w:r w:rsidR="00927A2D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работе</w:t>
            </w:r>
          </w:p>
          <w:p w14:paraId="46E29E05" w14:textId="77777777" w:rsidR="00A565D9" w:rsidRPr="00E3041E" w:rsidRDefault="00A565D9" w:rsidP="00A565D9">
            <w:pPr>
              <w:widowControl/>
              <w:overflowPunct w:val="0"/>
              <w:autoSpaceDE w:val="0"/>
              <w:autoSpaceDN w:val="0"/>
              <w:adjustRightInd w:val="0"/>
              <w:ind w:left="289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  <w:p w14:paraId="7ED4F576" w14:textId="4519218B" w:rsidR="00A565D9" w:rsidRPr="00E3041E" w:rsidRDefault="00A565D9" w:rsidP="00A565D9">
            <w:pPr>
              <w:widowControl/>
              <w:overflowPunct w:val="0"/>
              <w:autoSpaceDE w:val="0"/>
              <w:autoSpaceDN w:val="0"/>
              <w:adjustRightInd w:val="0"/>
              <w:ind w:left="289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E3041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_______________Е.А.</w:t>
            </w:r>
            <w:r w:rsidR="00927A2D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Каменева</w:t>
            </w:r>
          </w:p>
          <w:p w14:paraId="4AD9B34B" w14:textId="0B3F17F1" w:rsidR="00A565D9" w:rsidRPr="00A565D9" w:rsidRDefault="00A565D9" w:rsidP="00A565D9">
            <w:pPr>
              <w:widowControl/>
              <w:overflowPunct w:val="0"/>
              <w:autoSpaceDE w:val="0"/>
              <w:autoSpaceDN w:val="0"/>
              <w:adjustRightInd w:val="0"/>
              <w:ind w:left="289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E3041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«</w:t>
            </w:r>
            <w:r w:rsidR="00856C45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23</w:t>
            </w:r>
            <w:r w:rsidRPr="00E3041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»</w:t>
            </w:r>
            <w:r w:rsidR="00927A2D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="00856C45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апреля</w:t>
            </w:r>
            <w:bookmarkStart w:id="0" w:name="_GoBack"/>
            <w:bookmarkEnd w:id="0"/>
            <w:r w:rsidR="00927A2D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202</w:t>
            </w:r>
            <w:r w:rsidR="00F2702E" w:rsidRPr="00E3041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4</w:t>
            </w:r>
            <w:r w:rsidR="00927A2D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г.</w:t>
            </w:r>
          </w:p>
          <w:p w14:paraId="1CC00ECD" w14:textId="77777777" w:rsidR="003046A9" w:rsidRPr="003046A9" w:rsidRDefault="003046A9" w:rsidP="003046A9">
            <w:pPr>
              <w:widowControl/>
              <w:overflowPunct w:val="0"/>
              <w:autoSpaceDE w:val="0"/>
              <w:autoSpaceDN w:val="0"/>
              <w:adjustRightInd w:val="0"/>
              <w:spacing w:line="276" w:lineRule="auto"/>
              <w:ind w:left="289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</w:tc>
      </w:tr>
    </w:tbl>
    <w:p w14:paraId="45A76AB2" w14:textId="195115A8" w:rsidR="002358A6" w:rsidRPr="002F3F48" w:rsidRDefault="002358A6" w:rsidP="002358A6">
      <w:pPr>
        <w:widowControl/>
        <w:jc w:val="center"/>
        <w:rPr>
          <w:rFonts w:ascii="Times New Roman" w:eastAsia="Times New Roman" w:hAnsi="Times New Roman"/>
          <w:b/>
          <w:sz w:val="32"/>
          <w:szCs w:val="32"/>
          <w:lang w:val="ru-RU" w:eastAsia="ru-RU"/>
        </w:rPr>
      </w:pPr>
      <w:r w:rsidRPr="002F3F48"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>С.В.</w:t>
      </w:r>
      <w:r w:rsidR="00927A2D"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 xml:space="preserve"> </w:t>
      </w:r>
      <w:r w:rsidRPr="002F3F48"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>Музалёв,</w:t>
      </w:r>
      <w:r w:rsidR="00927A2D"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 xml:space="preserve"> </w:t>
      </w:r>
      <w:r w:rsidRPr="002F3F48"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>А.А.</w:t>
      </w:r>
      <w:r w:rsidR="00927A2D"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 xml:space="preserve"> </w:t>
      </w:r>
      <w:r w:rsidRPr="002F3F48"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>Мурашкин</w:t>
      </w:r>
    </w:p>
    <w:p w14:paraId="68C6A675" w14:textId="77777777" w:rsidR="000E14E0" w:rsidRPr="0049442A" w:rsidRDefault="000E14E0" w:rsidP="000E14E0">
      <w:pPr>
        <w:widowControl/>
        <w:jc w:val="center"/>
        <w:rPr>
          <w:rFonts w:ascii="Times New Roman" w:eastAsia="Times New Roman" w:hAnsi="Times New Roman"/>
          <w:b/>
          <w:sz w:val="32"/>
          <w:szCs w:val="32"/>
          <w:lang w:val="ru-RU" w:eastAsia="ru-RU"/>
        </w:rPr>
      </w:pPr>
    </w:p>
    <w:p w14:paraId="27ECB909" w14:textId="00440230" w:rsidR="00761AE2" w:rsidRPr="001C2F11" w:rsidRDefault="006135B1" w:rsidP="006135B1">
      <w:pPr>
        <w:widowControl/>
        <w:jc w:val="center"/>
        <w:rPr>
          <w:rFonts w:ascii="Times New Roman" w:eastAsia="Times New Roman" w:hAnsi="Times New Roman"/>
          <w:b/>
          <w:sz w:val="32"/>
          <w:szCs w:val="32"/>
          <w:lang w:val="ru-RU" w:eastAsia="ru-RU"/>
        </w:rPr>
      </w:pPr>
      <w:r w:rsidRPr="001C2F11"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>ПРОГРАММА</w:t>
      </w:r>
      <w:r w:rsidR="00927A2D"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>ПРОИЗВОДСТВЕННОЙ</w:t>
      </w:r>
      <w:r w:rsidR="00927A2D">
        <w:rPr>
          <w:rFonts w:ascii="Times New Roman" w:eastAsia="Times New Roman" w:hAnsi="Times New Roman"/>
          <w:sz w:val="32"/>
          <w:szCs w:val="32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>ПРАКТИКИ</w:t>
      </w:r>
    </w:p>
    <w:p w14:paraId="3F8362A4" w14:textId="77777777" w:rsidR="00761AE2" w:rsidRPr="001C2F11" w:rsidRDefault="00761AE2" w:rsidP="00761AE2">
      <w:pPr>
        <w:widowControl/>
        <w:jc w:val="center"/>
        <w:rPr>
          <w:rFonts w:ascii="Times New Roman" w:eastAsia="Times New Roman" w:hAnsi="Times New Roman"/>
          <w:b/>
          <w:sz w:val="32"/>
          <w:szCs w:val="32"/>
          <w:lang w:val="ru-RU" w:eastAsia="ru-RU"/>
        </w:rPr>
      </w:pPr>
    </w:p>
    <w:p w14:paraId="10D5CE08" w14:textId="6D395983" w:rsidR="002358A6" w:rsidRPr="002F3F48" w:rsidRDefault="002358A6" w:rsidP="002358A6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2F3F48">
        <w:rPr>
          <w:rFonts w:ascii="Times New Roman" w:hAnsi="Times New Roman"/>
          <w:sz w:val="28"/>
          <w:szCs w:val="28"/>
          <w:lang w:val="ru-RU"/>
        </w:rPr>
        <w:t>для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F3F48">
        <w:rPr>
          <w:rFonts w:ascii="Times New Roman" w:hAnsi="Times New Roman"/>
          <w:sz w:val="28"/>
          <w:szCs w:val="28"/>
          <w:lang w:val="ru-RU"/>
        </w:rPr>
        <w:t>студентов,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F3F48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F3F48">
        <w:rPr>
          <w:rFonts w:ascii="Times New Roman" w:hAnsi="Times New Roman"/>
          <w:sz w:val="28"/>
          <w:szCs w:val="28"/>
          <w:lang w:val="ru-RU"/>
        </w:rPr>
        <w:t>по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F3F48">
        <w:rPr>
          <w:rFonts w:ascii="Times New Roman" w:hAnsi="Times New Roman"/>
          <w:sz w:val="28"/>
          <w:szCs w:val="28"/>
          <w:lang w:val="ru-RU"/>
        </w:rPr>
        <w:t>направлению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F3F48">
        <w:rPr>
          <w:rFonts w:ascii="Times New Roman" w:hAnsi="Times New Roman"/>
          <w:sz w:val="28"/>
          <w:szCs w:val="28"/>
          <w:lang w:val="ru-RU"/>
        </w:rPr>
        <w:t>подготовки</w:t>
      </w:r>
    </w:p>
    <w:p w14:paraId="754DBDE1" w14:textId="4E03975B" w:rsidR="002358A6" w:rsidRPr="002F3F48" w:rsidRDefault="002358A6" w:rsidP="002358A6">
      <w:pPr>
        <w:tabs>
          <w:tab w:val="left" w:pos="567"/>
        </w:tabs>
        <w:jc w:val="center"/>
        <w:rPr>
          <w:rFonts w:ascii="Times New Roman" w:hAnsi="Times New Roman"/>
          <w:sz w:val="28"/>
          <w:szCs w:val="28"/>
          <w:lang w:val="ru-RU"/>
        </w:rPr>
      </w:pPr>
      <w:r w:rsidRPr="002F3F48">
        <w:rPr>
          <w:rFonts w:ascii="Times New Roman" w:hAnsi="Times New Roman"/>
          <w:sz w:val="28"/>
          <w:szCs w:val="28"/>
          <w:lang w:val="ru-RU"/>
        </w:rPr>
        <w:t>38.03.01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F3F48">
        <w:rPr>
          <w:rFonts w:ascii="Times New Roman" w:hAnsi="Times New Roman"/>
          <w:sz w:val="28"/>
          <w:szCs w:val="28"/>
          <w:lang w:val="ru-RU"/>
        </w:rPr>
        <w:t>«Экономика»</w:t>
      </w:r>
    </w:p>
    <w:p w14:paraId="427A4AB0" w14:textId="42F4ED15" w:rsidR="002358A6" w:rsidRPr="002F3F48" w:rsidRDefault="002358A6" w:rsidP="002358A6">
      <w:pPr>
        <w:tabs>
          <w:tab w:val="left" w:pos="567"/>
        </w:tabs>
        <w:jc w:val="center"/>
        <w:rPr>
          <w:rFonts w:ascii="Times New Roman" w:hAnsi="Times New Roman"/>
          <w:sz w:val="28"/>
          <w:szCs w:val="28"/>
          <w:lang w:val="ru-RU"/>
        </w:rPr>
      </w:pPr>
      <w:r w:rsidRPr="002F3F48">
        <w:rPr>
          <w:rFonts w:ascii="Times New Roman" w:hAnsi="Times New Roman"/>
          <w:sz w:val="28"/>
          <w:szCs w:val="28"/>
          <w:lang w:val="ru-RU"/>
        </w:rPr>
        <w:t>образовательная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F3F48">
        <w:rPr>
          <w:rFonts w:ascii="Times New Roman" w:hAnsi="Times New Roman"/>
          <w:sz w:val="28"/>
          <w:szCs w:val="28"/>
          <w:lang w:val="ru-RU"/>
        </w:rPr>
        <w:t>программа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F3F48">
        <w:rPr>
          <w:rFonts w:ascii="Times New Roman" w:hAnsi="Times New Roman"/>
          <w:sz w:val="28"/>
          <w:szCs w:val="28"/>
          <w:lang w:val="ru-RU"/>
        </w:rPr>
        <w:t>«Бизнес-архитектура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F3F48">
        <w:rPr>
          <w:rFonts w:ascii="Times New Roman" w:hAnsi="Times New Roman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F3F48">
        <w:rPr>
          <w:rFonts w:ascii="Times New Roman" w:hAnsi="Times New Roman"/>
          <w:sz w:val="28"/>
          <w:szCs w:val="28"/>
          <w:lang w:val="ru-RU"/>
        </w:rPr>
        <w:t>аналитика»</w:t>
      </w:r>
    </w:p>
    <w:p w14:paraId="689015C8" w14:textId="1BBBDBAA" w:rsidR="002358A6" w:rsidRPr="002F3F48" w:rsidRDefault="002358A6" w:rsidP="002358A6">
      <w:pPr>
        <w:tabs>
          <w:tab w:val="left" w:pos="567"/>
        </w:tabs>
        <w:jc w:val="center"/>
        <w:rPr>
          <w:rFonts w:ascii="Times New Roman" w:hAnsi="Times New Roman"/>
          <w:sz w:val="28"/>
          <w:szCs w:val="28"/>
          <w:lang w:val="ru-RU"/>
        </w:rPr>
      </w:pPr>
      <w:r w:rsidRPr="002F3F48">
        <w:rPr>
          <w:rFonts w:ascii="Times New Roman" w:hAnsi="Times New Roman"/>
          <w:sz w:val="28"/>
          <w:szCs w:val="28"/>
          <w:lang w:val="ru-RU"/>
        </w:rPr>
        <w:t>профиль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F3F48">
        <w:rPr>
          <w:rFonts w:ascii="Times New Roman" w:hAnsi="Times New Roman"/>
          <w:sz w:val="28"/>
          <w:szCs w:val="28"/>
          <w:lang w:val="ru-RU"/>
        </w:rPr>
        <w:t>«Бизнес-архитектура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F3F48">
        <w:rPr>
          <w:rFonts w:ascii="Times New Roman" w:hAnsi="Times New Roman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F3F48">
        <w:rPr>
          <w:rFonts w:ascii="Times New Roman" w:hAnsi="Times New Roman"/>
          <w:sz w:val="28"/>
          <w:szCs w:val="28"/>
          <w:lang w:val="ru-RU"/>
        </w:rPr>
        <w:t>аналитика»</w:t>
      </w:r>
    </w:p>
    <w:p w14:paraId="6459B2B3" w14:textId="77777777" w:rsidR="00F2702E" w:rsidRDefault="00F2702E" w:rsidP="00F2702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0F1C0E79" w14:textId="77777777" w:rsidR="002358A6" w:rsidRDefault="002358A6" w:rsidP="00F2702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0EECCBC2" w14:textId="77777777" w:rsidR="002358A6" w:rsidRPr="00F2702E" w:rsidRDefault="002358A6" w:rsidP="00F2702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24CC6D01" w14:textId="77777777" w:rsidR="00B4121A" w:rsidRPr="00B4121A" w:rsidRDefault="00B4121A" w:rsidP="00B4121A">
      <w:pPr>
        <w:autoSpaceDE w:val="0"/>
        <w:autoSpaceDN w:val="0"/>
        <w:adjustRightInd w:val="0"/>
        <w:ind w:left="-426"/>
        <w:contextualSpacing/>
        <w:jc w:val="center"/>
        <w:rPr>
          <w:rFonts w:ascii="Times New Roman" w:eastAsia="Times New Roman" w:hAnsi="Times New Roman"/>
          <w:i/>
          <w:sz w:val="28"/>
          <w:szCs w:val="28"/>
          <w:lang w:val="ru-RU" w:eastAsia="ru-RU"/>
        </w:rPr>
      </w:pPr>
      <w:r w:rsidRPr="00B4121A">
        <w:rPr>
          <w:rFonts w:ascii="Times New Roman" w:eastAsia="Times New Roman" w:hAnsi="Times New Roman"/>
          <w:i/>
          <w:sz w:val="28"/>
          <w:szCs w:val="28"/>
          <w:lang w:val="ru-RU" w:eastAsia="ru-RU"/>
        </w:rPr>
        <w:t>Рекомендовано Ученым советом Факультета налогов, аудита и бизнес-анализа</w:t>
      </w:r>
    </w:p>
    <w:p w14:paraId="517E8D70" w14:textId="77777777" w:rsidR="00B4121A" w:rsidRPr="00B4121A" w:rsidRDefault="00B4121A" w:rsidP="00B4121A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i/>
          <w:sz w:val="28"/>
          <w:szCs w:val="28"/>
          <w:lang w:val="ru-RU" w:eastAsia="ru-RU"/>
        </w:rPr>
      </w:pPr>
      <w:r w:rsidRPr="00B4121A">
        <w:rPr>
          <w:rFonts w:ascii="Times New Roman" w:eastAsia="Times New Roman" w:hAnsi="Times New Roman"/>
          <w:i/>
          <w:sz w:val="28"/>
          <w:szCs w:val="28"/>
          <w:lang w:val="ru-RU" w:eastAsia="ru-RU"/>
        </w:rPr>
        <w:t>(протокол № 40 от 16 апреля 2024 г.)</w:t>
      </w:r>
    </w:p>
    <w:p w14:paraId="7F04E5DD" w14:textId="77777777" w:rsidR="00B4121A" w:rsidRPr="00B4121A" w:rsidRDefault="00B4121A" w:rsidP="00B4121A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i/>
          <w:sz w:val="28"/>
          <w:szCs w:val="28"/>
          <w:lang w:val="ru-RU" w:eastAsia="ru-RU"/>
        </w:rPr>
      </w:pPr>
    </w:p>
    <w:p w14:paraId="79F349DD" w14:textId="77777777" w:rsidR="00B4121A" w:rsidRPr="00B4121A" w:rsidRDefault="00B4121A" w:rsidP="00B4121A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i/>
          <w:sz w:val="28"/>
          <w:szCs w:val="28"/>
          <w:lang w:val="ru-RU" w:eastAsia="ru-RU"/>
        </w:rPr>
      </w:pPr>
      <w:r w:rsidRPr="00B4121A">
        <w:rPr>
          <w:rFonts w:ascii="Times New Roman" w:eastAsia="Times New Roman" w:hAnsi="Times New Roman"/>
          <w:i/>
          <w:sz w:val="28"/>
          <w:szCs w:val="28"/>
          <w:lang w:val="ru-RU" w:eastAsia="ru-RU"/>
        </w:rPr>
        <w:t>Одобрено заседанием Кафедры бизнес-аналитики, Факультета налогов, аудита и бизнес-анализа</w:t>
      </w:r>
    </w:p>
    <w:p w14:paraId="0565A9C9" w14:textId="77777777" w:rsidR="00B4121A" w:rsidRPr="00B4121A" w:rsidRDefault="00B4121A" w:rsidP="00B4121A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i/>
          <w:sz w:val="28"/>
          <w:szCs w:val="28"/>
          <w:lang w:val="ru-RU" w:eastAsia="ru-RU"/>
        </w:rPr>
      </w:pPr>
      <w:r w:rsidRPr="00B4121A">
        <w:rPr>
          <w:rFonts w:ascii="Times New Roman" w:eastAsia="Times New Roman" w:hAnsi="Times New Roman"/>
          <w:i/>
          <w:sz w:val="28"/>
          <w:szCs w:val="28"/>
          <w:lang w:val="ru-RU" w:eastAsia="ru-RU"/>
        </w:rPr>
        <w:t>(протокол № 09 от 26 марта 2024 г.)</w:t>
      </w:r>
    </w:p>
    <w:p w14:paraId="5747D346" w14:textId="18FE5921" w:rsidR="002358A6" w:rsidRDefault="002358A6" w:rsidP="002358A6">
      <w:pPr>
        <w:shd w:val="clear" w:color="auto" w:fill="FFFFFF"/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i/>
          <w:sz w:val="28"/>
          <w:szCs w:val="28"/>
          <w:lang w:val="ru-RU"/>
        </w:rPr>
      </w:pPr>
    </w:p>
    <w:p w14:paraId="70ADF9B6" w14:textId="77777777" w:rsidR="00B4121A" w:rsidRPr="002F3F48" w:rsidRDefault="00B4121A" w:rsidP="002358A6">
      <w:pPr>
        <w:shd w:val="clear" w:color="auto" w:fill="FFFFFF"/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i/>
          <w:sz w:val="28"/>
          <w:szCs w:val="28"/>
          <w:lang w:val="ru-RU"/>
        </w:rPr>
      </w:pPr>
    </w:p>
    <w:p w14:paraId="7981132C" w14:textId="77777777" w:rsidR="002358A6" w:rsidRPr="002F3F48" w:rsidRDefault="002358A6" w:rsidP="002358A6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67C96AA7" w14:textId="717CFE94" w:rsidR="002358A6" w:rsidRPr="002F3F48" w:rsidRDefault="002358A6" w:rsidP="002358A6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  <w:r w:rsidRPr="002F3F48">
        <w:rPr>
          <w:rFonts w:ascii="Times New Roman" w:hAnsi="Times New Roman"/>
          <w:b/>
          <w:sz w:val="28"/>
          <w:szCs w:val="28"/>
          <w:lang w:val="ru-RU"/>
        </w:rPr>
        <w:t>Москва</w:t>
      </w:r>
      <w:r w:rsidR="00927A2D">
        <w:rPr>
          <w:rFonts w:ascii="Times New Roman" w:hAnsi="Times New Roman"/>
          <w:b/>
          <w:caps/>
          <w:sz w:val="28"/>
          <w:szCs w:val="28"/>
          <w:lang w:val="ru-RU"/>
        </w:rPr>
        <w:t xml:space="preserve"> </w:t>
      </w:r>
      <w:r w:rsidRPr="002F3F48">
        <w:rPr>
          <w:rFonts w:ascii="Times New Roman" w:hAnsi="Times New Roman"/>
          <w:b/>
          <w:caps/>
          <w:sz w:val="28"/>
          <w:szCs w:val="28"/>
          <w:lang w:val="ru-RU"/>
        </w:rPr>
        <w:t>2024</w:t>
      </w:r>
    </w:p>
    <w:p w14:paraId="2DF737A4" w14:textId="23BE873B" w:rsidR="003A5047" w:rsidRPr="008306C7" w:rsidRDefault="003A5047" w:rsidP="008306C7">
      <w:pPr>
        <w:jc w:val="center"/>
        <w:rPr>
          <w:rFonts w:ascii="Times New Roman" w:hAnsi="Times New Roman"/>
          <w:b/>
          <w:spacing w:val="-3"/>
          <w:sz w:val="28"/>
          <w:lang w:val="ru-RU"/>
        </w:rPr>
      </w:pPr>
    </w:p>
    <w:p w14:paraId="001E5EC1" w14:textId="77777777" w:rsidR="003A5047" w:rsidRPr="008306C7" w:rsidRDefault="003A5047" w:rsidP="008306C7">
      <w:pPr>
        <w:pStyle w:val="3"/>
        <w:ind w:left="0"/>
        <w:jc w:val="center"/>
        <w:rPr>
          <w:sz w:val="36"/>
          <w:lang w:val="ru-RU"/>
        </w:rPr>
        <w:sectPr w:rsidR="003A5047" w:rsidRPr="008306C7" w:rsidSect="00092331">
          <w:footerReference w:type="first" r:id="rId8"/>
          <w:type w:val="continuous"/>
          <w:pgSz w:w="11910" w:h="16840"/>
          <w:pgMar w:top="1134" w:right="1134" w:bottom="1134" w:left="1418" w:header="1446" w:footer="720" w:gutter="0"/>
          <w:pgNumType w:start="1"/>
          <w:cols w:space="720"/>
          <w:titlePg/>
          <w:docGrid w:linePitch="299"/>
        </w:sectPr>
      </w:pPr>
    </w:p>
    <w:p w14:paraId="2825D33A" w14:textId="77777777" w:rsidR="003708FF" w:rsidRPr="00462A35" w:rsidRDefault="00394946" w:rsidP="001E4144">
      <w:pPr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462A35">
        <w:rPr>
          <w:rFonts w:ascii="Times New Roman" w:eastAsia="Times New Roman" w:hAnsi="Times New Roman"/>
          <w:b/>
          <w:sz w:val="28"/>
          <w:szCs w:val="28"/>
          <w:lang w:val="ru-RU"/>
        </w:rPr>
        <w:lastRenderedPageBreak/>
        <w:t>Содержание</w:t>
      </w:r>
    </w:p>
    <w:p w14:paraId="031581EC" w14:textId="77777777" w:rsidR="00AC6D5A" w:rsidRPr="00D208AA" w:rsidRDefault="00AC6D5A" w:rsidP="00D208AA">
      <w:pPr>
        <w:spacing w:line="276" w:lineRule="auto"/>
        <w:ind w:firstLine="709"/>
        <w:rPr>
          <w:rFonts w:ascii="Times New Roman" w:eastAsia="Times New Roman" w:hAnsi="Times New Roman"/>
          <w:sz w:val="28"/>
          <w:szCs w:val="28"/>
          <w:highlight w:val="yellow"/>
          <w:lang w:val="ru-RU"/>
        </w:rPr>
      </w:pPr>
    </w:p>
    <w:p w14:paraId="6B25FB9F" w14:textId="3E321246" w:rsidR="00E80943" w:rsidRPr="002358A6" w:rsidRDefault="008306C7" w:rsidP="002358A6">
      <w:pPr>
        <w:pStyle w:val="11"/>
        <w:rPr>
          <w:rFonts w:ascii="Times New Roman" w:eastAsia="Times New Roman" w:hAnsi="Times New Roman"/>
          <w:b w:val="0"/>
          <w:sz w:val="28"/>
          <w:szCs w:val="28"/>
          <w:lang w:eastAsia="ru-RU"/>
        </w:rPr>
      </w:pPr>
      <w:r w:rsidRPr="00E80943">
        <w:fldChar w:fldCharType="begin"/>
      </w:r>
      <w:r w:rsidRPr="00E80943">
        <w:instrText xml:space="preserve"> TOC \o "1-3" \h \z \u </w:instrText>
      </w:r>
      <w:r w:rsidRPr="00E80943">
        <w:fldChar w:fldCharType="separate"/>
      </w:r>
      <w:hyperlink w:anchor="_Toc160624906" w:history="1"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1.</w:t>
        </w:r>
        <w:r w:rsidR="00E80943" w:rsidRPr="002358A6">
          <w:rPr>
            <w:rFonts w:ascii="Times New Roman" w:eastAsia="Times New Roman" w:hAnsi="Times New Roman"/>
            <w:b w:val="0"/>
            <w:sz w:val="28"/>
            <w:szCs w:val="28"/>
            <w:lang w:eastAsia="ru-RU"/>
          </w:rPr>
          <w:tab/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Наименование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вида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и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типов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практики,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способа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и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формы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(форм)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ее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проведения</w:t>
        </w:r>
        <w:r w:rsidR="00E80943" w:rsidRPr="002358A6">
          <w:rPr>
            <w:rFonts w:ascii="Times New Roman" w:hAnsi="Times New Roman"/>
            <w:b w:val="0"/>
            <w:webHidden/>
            <w:sz w:val="28"/>
            <w:szCs w:val="28"/>
          </w:rPr>
          <w:tab/>
        </w:r>
        <w:r w:rsidR="00237105">
          <w:rPr>
            <w:rFonts w:ascii="Times New Roman" w:hAnsi="Times New Roman"/>
            <w:b w:val="0"/>
            <w:webHidden/>
            <w:sz w:val="28"/>
            <w:szCs w:val="28"/>
          </w:rPr>
          <w:t>3</w:t>
        </w:r>
      </w:hyperlink>
    </w:p>
    <w:p w14:paraId="2B32E825" w14:textId="2036BDD4" w:rsidR="00E80943" w:rsidRPr="002358A6" w:rsidRDefault="00CD13BE" w:rsidP="002358A6">
      <w:pPr>
        <w:pStyle w:val="11"/>
        <w:rPr>
          <w:rFonts w:ascii="Times New Roman" w:eastAsia="Times New Roman" w:hAnsi="Times New Roman"/>
          <w:b w:val="0"/>
          <w:sz w:val="28"/>
          <w:szCs w:val="28"/>
          <w:lang w:eastAsia="ru-RU"/>
        </w:rPr>
      </w:pPr>
      <w:hyperlink w:anchor="_Toc160624907" w:history="1"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2.</w:t>
        </w:r>
        <w:r w:rsidR="00E80943" w:rsidRPr="002358A6">
          <w:rPr>
            <w:rFonts w:ascii="Times New Roman" w:eastAsia="Times New Roman" w:hAnsi="Times New Roman"/>
            <w:b w:val="0"/>
            <w:sz w:val="28"/>
            <w:szCs w:val="28"/>
            <w:lang w:eastAsia="ru-RU"/>
          </w:rPr>
          <w:tab/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Цели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и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задачи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практики</w:t>
        </w:r>
        <w:r w:rsidR="00E80943" w:rsidRPr="002358A6">
          <w:rPr>
            <w:rFonts w:ascii="Times New Roman" w:hAnsi="Times New Roman"/>
            <w:b w:val="0"/>
            <w:webHidden/>
            <w:sz w:val="28"/>
            <w:szCs w:val="28"/>
          </w:rPr>
          <w:tab/>
        </w:r>
        <w:r w:rsidR="00237105">
          <w:rPr>
            <w:rFonts w:ascii="Times New Roman" w:hAnsi="Times New Roman"/>
            <w:b w:val="0"/>
            <w:webHidden/>
            <w:sz w:val="28"/>
            <w:szCs w:val="28"/>
          </w:rPr>
          <w:t>5</w:t>
        </w:r>
      </w:hyperlink>
    </w:p>
    <w:p w14:paraId="5B0094B4" w14:textId="79976B1E" w:rsidR="00E80943" w:rsidRPr="002358A6" w:rsidRDefault="00CD13BE" w:rsidP="002358A6">
      <w:pPr>
        <w:pStyle w:val="11"/>
        <w:rPr>
          <w:rFonts w:ascii="Times New Roman" w:eastAsia="Times New Roman" w:hAnsi="Times New Roman"/>
          <w:b w:val="0"/>
          <w:sz w:val="28"/>
          <w:szCs w:val="28"/>
          <w:lang w:eastAsia="ru-RU"/>
        </w:rPr>
      </w:pPr>
      <w:hyperlink w:anchor="_Toc160624908" w:history="1"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3.</w:t>
        </w:r>
        <w:r w:rsidR="00E80943" w:rsidRPr="002358A6">
          <w:rPr>
            <w:rFonts w:ascii="Times New Roman" w:eastAsia="Times New Roman" w:hAnsi="Times New Roman"/>
            <w:b w:val="0"/>
            <w:sz w:val="28"/>
            <w:szCs w:val="28"/>
            <w:lang w:eastAsia="ru-RU"/>
          </w:rPr>
          <w:tab/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Перечень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планируемых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результатов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освоения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образовательной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программы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(перечень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компетенций)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с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указанием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индикаторов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их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достижения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и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планируемых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результатов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обучения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при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прохождении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практики</w:t>
        </w:r>
        <w:r w:rsidR="00E80943" w:rsidRPr="002358A6">
          <w:rPr>
            <w:rFonts w:ascii="Times New Roman" w:hAnsi="Times New Roman"/>
            <w:b w:val="0"/>
            <w:webHidden/>
            <w:sz w:val="28"/>
            <w:szCs w:val="28"/>
          </w:rPr>
          <w:tab/>
        </w:r>
        <w:r w:rsidR="00CB49A9">
          <w:rPr>
            <w:rFonts w:ascii="Times New Roman" w:hAnsi="Times New Roman"/>
            <w:b w:val="0"/>
            <w:webHidden/>
            <w:sz w:val="28"/>
            <w:szCs w:val="28"/>
          </w:rPr>
          <w:t>6</w:t>
        </w:r>
      </w:hyperlink>
    </w:p>
    <w:p w14:paraId="40559F3F" w14:textId="6E687BB7" w:rsidR="00E80943" w:rsidRPr="002358A6" w:rsidRDefault="00CD13BE" w:rsidP="002358A6">
      <w:pPr>
        <w:pStyle w:val="11"/>
        <w:rPr>
          <w:rFonts w:ascii="Times New Roman" w:eastAsia="Times New Roman" w:hAnsi="Times New Roman"/>
          <w:b w:val="0"/>
          <w:sz w:val="28"/>
          <w:szCs w:val="28"/>
          <w:lang w:eastAsia="ru-RU"/>
        </w:rPr>
      </w:pPr>
      <w:hyperlink w:anchor="_Toc160624909" w:history="1"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4.</w:t>
        </w:r>
        <w:r w:rsidR="00E80943" w:rsidRPr="002358A6">
          <w:rPr>
            <w:rFonts w:ascii="Times New Roman" w:eastAsia="Times New Roman" w:hAnsi="Times New Roman"/>
            <w:b w:val="0"/>
            <w:sz w:val="28"/>
            <w:szCs w:val="28"/>
            <w:lang w:eastAsia="ru-RU"/>
          </w:rPr>
          <w:tab/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Место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практики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в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структуре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образовательной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программы</w:t>
        </w:r>
        <w:r w:rsidR="00E80943" w:rsidRPr="002358A6">
          <w:rPr>
            <w:rFonts w:ascii="Times New Roman" w:hAnsi="Times New Roman"/>
            <w:b w:val="0"/>
            <w:webHidden/>
            <w:sz w:val="28"/>
            <w:szCs w:val="28"/>
          </w:rPr>
          <w:tab/>
        </w:r>
        <w:r w:rsidR="00875641">
          <w:rPr>
            <w:rFonts w:ascii="Times New Roman" w:hAnsi="Times New Roman"/>
            <w:b w:val="0"/>
            <w:webHidden/>
            <w:sz w:val="28"/>
            <w:szCs w:val="28"/>
          </w:rPr>
          <w:t>11</w:t>
        </w:r>
      </w:hyperlink>
    </w:p>
    <w:p w14:paraId="2FCB1645" w14:textId="47BB15BE" w:rsidR="00E80943" w:rsidRPr="002358A6" w:rsidRDefault="00CD13BE" w:rsidP="002358A6">
      <w:pPr>
        <w:pStyle w:val="11"/>
        <w:rPr>
          <w:rFonts w:ascii="Times New Roman" w:eastAsia="Times New Roman" w:hAnsi="Times New Roman"/>
          <w:b w:val="0"/>
          <w:sz w:val="28"/>
          <w:szCs w:val="28"/>
          <w:lang w:eastAsia="ru-RU"/>
        </w:rPr>
      </w:pPr>
      <w:hyperlink w:anchor="_Toc160624910" w:history="1"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5.</w:t>
        </w:r>
        <w:r w:rsidR="00E80943" w:rsidRPr="002358A6">
          <w:rPr>
            <w:rFonts w:ascii="Times New Roman" w:eastAsia="Times New Roman" w:hAnsi="Times New Roman"/>
            <w:b w:val="0"/>
            <w:sz w:val="28"/>
            <w:szCs w:val="28"/>
            <w:lang w:eastAsia="ru-RU"/>
          </w:rPr>
          <w:tab/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Объем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практики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в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зачетных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единицах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и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ее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продолжительность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в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неделях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либо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в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академических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часах</w:t>
        </w:r>
        <w:r w:rsidR="00E80943" w:rsidRPr="002358A6">
          <w:rPr>
            <w:rFonts w:ascii="Times New Roman" w:hAnsi="Times New Roman"/>
            <w:b w:val="0"/>
            <w:webHidden/>
            <w:sz w:val="28"/>
            <w:szCs w:val="28"/>
          </w:rPr>
          <w:tab/>
        </w:r>
        <w:r w:rsidR="00875641">
          <w:rPr>
            <w:rFonts w:ascii="Times New Roman" w:hAnsi="Times New Roman"/>
            <w:b w:val="0"/>
            <w:webHidden/>
            <w:sz w:val="28"/>
            <w:szCs w:val="28"/>
          </w:rPr>
          <w:t>11</w:t>
        </w:r>
      </w:hyperlink>
    </w:p>
    <w:p w14:paraId="1D221B80" w14:textId="696587A3" w:rsidR="00E80943" w:rsidRPr="002358A6" w:rsidRDefault="00CD13BE" w:rsidP="002358A6">
      <w:pPr>
        <w:pStyle w:val="11"/>
        <w:rPr>
          <w:rFonts w:ascii="Times New Roman" w:eastAsia="Times New Roman" w:hAnsi="Times New Roman"/>
          <w:b w:val="0"/>
          <w:sz w:val="28"/>
          <w:szCs w:val="28"/>
          <w:lang w:eastAsia="ru-RU"/>
        </w:rPr>
      </w:pPr>
      <w:hyperlink w:anchor="_Toc160624911" w:history="1"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6.</w:t>
        </w:r>
        <w:r w:rsidR="00E80943" w:rsidRPr="002358A6">
          <w:rPr>
            <w:rFonts w:ascii="Times New Roman" w:eastAsia="Times New Roman" w:hAnsi="Times New Roman"/>
            <w:b w:val="0"/>
            <w:sz w:val="28"/>
            <w:szCs w:val="28"/>
            <w:lang w:eastAsia="ru-RU"/>
          </w:rPr>
          <w:tab/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Содержание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практики</w:t>
        </w:r>
        <w:r w:rsidR="00E80943" w:rsidRPr="002358A6">
          <w:rPr>
            <w:rFonts w:ascii="Times New Roman" w:hAnsi="Times New Roman"/>
            <w:b w:val="0"/>
            <w:webHidden/>
            <w:sz w:val="28"/>
            <w:szCs w:val="28"/>
          </w:rPr>
          <w:tab/>
        </w:r>
        <w:r w:rsidR="00875641">
          <w:rPr>
            <w:rFonts w:ascii="Times New Roman" w:hAnsi="Times New Roman"/>
            <w:b w:val="0"/>
            <w:webHidden/>
            <w:sz w:val="28"/>
            <w:szCs w:val="28"/>
          </w:rPr>
          <w:t>12</w:t>
        </w:r>
      </w:hyperlink>
    </w:p>
    <w:p w14:paraId="4085CD73" w14:textId="4B39374C" w:rsidR="00E80943" w:rsidRPr="002358A6" w:rsidRDefault="00CD13BE" w:rsidP="002358A6">
      <w:pPr>
        <w:pStyle w:val="11"/>
        <w:rPr>
          <w:rFonts w:ascii="Times New Roman" w:eastAsia="Times New Roman" w:hAnsi="Times New Roman"/>
          <w:b w:val="0"/>
          <w:sz w:val="28"/>
          <w:szCs w:val="28"/>
          <w:lang w:eastAsia="ru-RU"/>
        </w:rPr>
      </w:pPr>
      <w:hyperlink w:anchor="_Toc160624912" w:history="1"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7.</w:t>
        </w:r>
        <w:r w:rsidR="00E80943" w:rsidRPr="002358A6">
          <w:rPr>
            <w:rFonts w:ascii="Times New Roman" w:eastAsia="Times New Roman" w:hAnsi="Times New Roman"/>
            <w:b w:val="0"/>
            <w:sz w:val="28"/>
            <w:szCs w:val="28"/>
            <w:lang w:eastAsia="ru-RU"/>
          </w:rPr>
          <w:tab/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Формы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отчетности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по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практике</w:t>
        </w:r>
        <w:r w:rsidR="00E80943" w:rsidRPr="002358A6">
          <w:rPr>
            <w:rFonts w:ascii="Times New Roman" w:hAnsi="Times New Roman"/>
            <w:b w:val="0"/>
            <w:webHidden/>
            <w:sz w:val="28"/>
            <w:szCs w:val="28"/>
          </w:rPr>
          <w:tab/>
        </w:r>
        <w:r w:rsidR="00E80943" w:rsidRPr="002358A6">
          <w:rPr>
            <w:rFonts w:ascii="Times New Roman" w:hAnsi="Times New Roman"/>
            <w:b w:val="0"/>
            <w:webHidden/>
            <w:sz w:val="28"/>
            <w:szCs w:val="28"/>
          </w:rPr>
          <w:fldChar w:fldCharType="begin"/>
        </w:r>
        <w:r w:rsidR="00E80943" w:rsidRPr="002358A6">
          <w:rPr>
            <w:rFonts w:ascii="Times New Roman" w:hAnsi="Times New Roman"/>
            <w:b w:val="0"/>
            <w:webHidden/>
            <w:sz w:val="28"/>
            <w:szCs w:val="28"/>
          </w:rPr>
          <w:instrText xml:space="preserve"> PAGEREF _Toc160624912 \h </w:instrText>
        </w:r>
        <w:r w:rsidR="00E80943" w:rsidRPr="002358A6">
          <w:rPr>
            <w:rFonts w:ascii="Times New Roman" w:hAnsi="Times New Roman"/>
            <w:b w:val="0"/>
            <w:webHidden/>
            <w:sz w:val="28"/>
            <w:szCs w:val="28"/>
          </w:rPr>
        </w:r>
        <w:r w:rsidR="00E80943" w:rsidRPr="002358A6">
          <w:rPr>
            <w:rFonts w:ascii="Times New Roman" w:hAnsi="Times New Roman"/>
            <w:b w:val="0"/>
            <w:webHidden/>
            <w:sz w:val="28"/>
            <w:szCs w:val="28"/>
          </w:rPr>
          <w:fldChar w:fldCharType="separate"/>
        </w:r>
        <w:r w:rsidR="00B4121A">
          <w:rPr>
            <w:rFonts w:ascii="Times New Roman" w:hAnsi="Times New Roman"/>
            <w:b w:val="0"/>
            <w:webHidden/>
            <w:sz w:val="28"/>
            <w:szCs w:val="28"/>
          </w:rPr>
          <w:t>18</w:t>
        </w:r>
        <w:r w:rsidR="00E80943" w:rsidRPr="002358A6">
          <w:rPr>
            <w:rFonts w:ascii="Times New Roman" w:hAnsi="Times New Roman"/>
            <w:b w:val="0"/>
            <w:webHidden/>
            <w:sz w:val="28"/>
            <w:szCs w:val="28"/>
          </w:rPr>
          <w:fldChar w:fldCharType="end"/>
        </w:r>
      </w:hyperlink>
    </w:p>
    <w:p w14:paraId="68278759" w14:textId="5B747E60" w:rsidR="00E80943" w:rsidRPr="002358A6" w:rsidRDefault="00CD13BE" w:rsidP="002358A6">
      <w:pPr>
        <w:pStyle w:val="11"/>
        <w:rPr>
          <w:rFonts w:ascii="Times New Roman" w:eastAsia="Times New Roman" w:hAnsi="Times New Roman"/>
          <w:b w:val="0"/>
          <w:sz w:val="28"/>
          <w:szCs w:val="28"/>
          <w:lang w:eastAsia="ru-RU"/>
        </w:rPr>
      </w:pPr>
      <w:hyperlink w:anchor="_Toc160624913" w:history="1"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8.</w:t>
        </w:r>
        <w:r w:rsidR="00E80943" w:rsidRPr="002358A6">
          <w:rPr>
            <w:rFonts w:ascii="Times New Roman" w:eastAsia="Times New Roman" w:hAnsi="Times New Roman"/>
            <w:b w:val="0"/>
            <w:sz w:val="28"/>
            <w:szCs w:val="28"/>
            <w:lang w:eastAsia="ru-RU"/>
          </w:rPr>
          <w:tab/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Фонд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оценочных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средств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для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проведения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промежуточной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аттестации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обучающихся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по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практике</w:t>
        </w:r>
        <w:r w:rsidR="00E80943" w:rsidRPr="002358A6">
          <w:rPr>
            <w:rFonts w:ascii="Times New Roman" w:hAnsi="Times New Roman"/>
            <w:b w:val="0"/>
            <w:webHidden/>
            <w:sz w:val="28"/>
            <w:szCs w:val="28"/>
          </w:rPr>
          <w:tab/>
        </w:r>
        <w:r w:rsidR="00A3456F">
          <w:rPr>
            <w:rFonts w:ascii="Times New Roman" w:hAnsi="Times New Roman"/>
            <w:b w:val="0"/>
            <w:webHidden/>
            <w:sz w:val="28"/>
            <w:szCs w:val="28"/>
          </w:rPr>
          <w:t>22</w:t>
        </w:r>
      </w:hyperlink>
    </w:p>
    <w:p w14:paraId="4F80419D" w14:textId="59EDE1C4" w:rsidR="00E80943" w:rsidRPr="002358A6" w:rsidRDefault="00CD13BE" w:rsidP="002358A6">
      <w:pPr>
        <w:pStyle w:val="11"/>
        <w:rPr>
          <w:rFonts w:ascii="Times New Roman" w:eastAsia="Times New Roman" w:hAnsi="Times New Roman"/>
          <w:b w:val="0"/>
          <w:sz w:val="28"/>
          <w:szCs w:val="28"/>
          <w:lang w:eastAsia="ru-RU"/>
        </w:rPr>
      </w:pPr>
      <w:hyperlink w:anchor="_Toc160624914" w:history="1"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9.Перечень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учебной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литературы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и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ресурсов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сети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«Интернет»,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необходимых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для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проведения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практики</w:t>
        </w:r>
        <w:r w:rsidR="00E80943" w:rsidRPr="002358A6">
          <w:rPr>
            <w:rFonts w:ascii="Times New Roman" w:hAnsi="Times New Roman"/>
            <w:b w:val="0"/>
            <w:webHidden/>
            <w:sz w:val="28"/>
            <w:szCs w:val="28"/>
          </w:rPr>
          <w:tab/>
        </w:r>
        <w:r w:rsidR="00A3456F">
          <w:rPr>
            <w:rFonts w:ascii="Times New Roman" w:hAnsi="Times New Roman"/>
            <w:b w:val="0"/>
            <w:webHidden/>
            <w:sz w:val="28"/>
            <w:szCs w:val="28"/>
          </w:rPr>
          <w:t>24</w:t>
        </w:r>
      </w:hyperlink>
    </w:p>
    <w:p w14:paraId="06620D8A" w14:textId="725CAD9B" w:rsidR="00E80943" w:rsidRPr="002358A6" w:rsidRDefault="00CD13BE" w:rsidP="002358A6">
      <w:pPr>
        <w:pStyle w:val="11"/>
        <w:rPr>
          <w:rFonts w:ascii="Times New Roman" w:eastAsia="Times New Roman" w:hAnsi="Times New Roman"/>
          <w:b w:val="0"/>
          <w:sz w:val="28"/>
          <w:szCs w:val="28"/>
          <w:lang w:eastAsia="ru-RU"/>
        </w:rPr>
      </w:pPr>
      <w:hyperlink w:anchor="_Toc160624915" w:history="1"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10.Перечень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информационных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технологий,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используемых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при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проведении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практики,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включая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перечень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необходимого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программного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обеспечения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и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информационных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справочных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систем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(при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необходимости)</w:t>
        </w:r>
        <w:r w:rsidR="00E80943" w:rsidRPr="002358A6">
          <w:rPr>
            <w:rFonts w:ascii="Times New Roman" w:hAnsi="Times New Roman"/>
            <w:b w:val="0"/>
            <w:webHidden/>
            <w:sz w:val="28"/>
            <w:szCs w:val="28"/>
          </w:rPr>
          <w:tab/>
        </w:r>
        <w:r w:rsidR="00E80943" w:rsidRPr="002358A6">
          <w:rPr>
            <w:rFonts w:ascii="Times New Roman" w:hAnsi="Times New Roman"/>
            <w:b w:val="0"/>
            <w:webHidden/>
            <w:sz w:val="28"/>
            <w:szCs w:val="28"/>
          </w:rPr>
          <w:fldChar w:fldCharType="begin"/>
        </w:r>
        <w:r w:rsidR="00E80943" w:rsidRPr="002358A6">
          <w:rPr>
            <w:rFonts w:ascii="Times New Roman" w:hAnsi="Times New Roman"/>
            <w:b w:val="0"/>
            <w:webHidden/>
            <w:sz w:val="28"/>
            <w:szCs w:val="28"/>
          </w:rPr>
          <w:instrText xml:space="preserve"> PAGEREF _Toc160624915 \h </w:instrText>
        </w:r>
        <w:r w:rsidR="00E80943" w:rsidRPr="002358A6">
          <w:rPr>
            <w:rFonts w:ascii="Times New Roman" w:hAnsi="Times New Roman"/>
            <w:b w:val="0"/>
            <w:webHidden/>
            <w:sz w:val="28"/>
            <w:szCs w:val="28"/>
          </w:rPr>
        </w:r>
        <w:r w:rsidR="00E80943" w:rsidRPr="002358A6">
          <w:rPr>
            <w:rFonts w:ascii="Times New Roman" w:hAnsi="Times New Roman"/>
            <w:b w:val="0"/>
            <w:webHidden/>
            <w:sz w:val="28"/>
            <w:szCs w:val="28"/>
          </w:rPr>
          <w:fldChar w:fldCharType="separate"/>
        </w:r>
        <w:r w:rsidR="00B4121A">
          <w:rPr>
            <w:rFonts w:ascii="Times New Roman" w:hAnsi="Times New Roman"/>
            <w:b w:val="0"/>
            <w:webHidden/>
            <w:sz w:val="28"/>
            <w:szCs w:val="28"/>
          </w:rPr>
          <w:t>27</w:t>
        </w:r>
        <w:r w:rsidR="00E80943" w:rsidRPr="002358A6">
          <w:rPr>
            <w:rFonts w:ascii="Times New Roman" w:hAnsi="Times New Roman"/>
            <w:b w:val="0"/>
            <w:webHidden/>
            <w:sz w:val="28"/>
            <w:szCs w:val="28"/>
          </w:rPr>
          <w:fldChar w:fldCharType="end"/>
        </w:r>
      </w:hyperlink>
    </w:p>
    <w:p w14:paraId="7AAE1104" w14:textId="1D1E0B7C" w:rsidR="00E80943" w:rsidRPr="002358A6" w:rsidRDefault="00CD13BE" w:rsidP="002358A6">
      <w:pPr>
        <w:pStyle w:val="11"/>
        <w:rPr>
          <w:rFonts w:ascii="Times New Roman" w:eastAsia="Times New Roman" w:hAnsi="Times New Roman"/>
          <w:b w:val="0"/>
          <w:sz w:val="28"/>
          <w:szCs w:val="28"/>
          <w:lang w:eastAsia="ru-RU"/>
        </w:rPr>
      </w:pPr>
      <w:hyperlink w:anchor="_Toc160624916" w:history="1"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11.Описание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материально-технической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базы,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необходимой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для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проведения</w:t>
        </w:r>
        <w:r w:rsidR="00927A2D">
          <w:rPr>
            <w:rStyle w:val="ae"/>
            <w:rFonts w:ascii="Times New Roman" w:hAnsi="Times New Roman"/>
            <w:b w:val="0"/>
            <w:sz w:val="28"/>
            <w:szCs w:val="28"/>
          </w:rPr>
          <w:t xml:space="preserve"> </w:t>
        </w:r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практики</w:t>
        </w:r>
        <w:r w:rsidR="00E80943" w:rsidRPr="002358A6">
          <w:rPr>
            <w:rFonts w:ascii="Times New Roman" w:hAnsi="Times New Roman"/>
            <w:b w:val="0"/>
            <w:webHidden/>
            <w:sz w:val="28"/>
            <w:szCs w:val="28"/>
          </w:rPr>
          <w:tab/>
        </w:r>
        <w:r w:rsidR="00E80943" w:rsidRPr="002358A6">
          <w:rPr>
            <w:rFonts w:ascii="Times New Roman" w:hAnsi="Times New Roman"/>
            <w:b w:val="0"/>
            <w:webHidden/>
            <w:sz w:val="28"/>
            <w:szCs w:val="28"/>
          </w:rPr>
          <w:fldChar w:fldCharType="begin"/>
        </w:r>
        <w:r w:rsidR="00E80943" w:rsidRPr="002358A6">
          <w:rPr>
            <w:rFonts w:ascii="Times New Roman" w:hAnsi="Times New Roman"/>
            <w:b w:val="0"/>
            <w:webHidden/>
            <w:sz w:val="28"/>
            <w:szCs w:val="28"/>
          </w:rPr>
          <w:instrText xml:space="preserve"> PAGEREF _Toc160624916 \h </w:instrText>
        </w:r>
        <w:r w:rsidR="00E80943" w:rsidRPr="002358A6">
          <w:rPr>
            <w:rFonts w:ascii="Times New Roman" w:hAnsi="Times New Roman"/>
            <w:b w:val="0"/>
            <w:webHidden/>
            <w:sz w:val="28"/>
            <w:szCs w:val="28"/>
          </w:rPr>
        </w:r>
        <w:r w:rsidR="00E80943" w:rsidRPr="002358A6">
          <w:rPr>
            <w:rFonts w:ascii="Times New Roman" w:hAnsi="Times New Roman"/>
            <w:b w:val="0"/>
            <w:webHidden/>
            <w:sz w:val="28"/>
            <w:szCs w:val="28"/>
          </w:rPr>
          <w:fldChar w:fldCharType="separate"/>
        </w:r>
        <w:r w:rsidR="00B4121A">
          <w:rPr>
            <w:rFonts w:ascii="Times New Roman" w:hAnsi="Times New Roman"/>
            <w:b w:val="0"/>
            <w:webHidden/>
            <w:sz w:val="28"/>
            <w:szCs w:val="28"/>
          </w:rPr>
          <w:t>28</w:t>
        </w:r>
        <w:r w:rsidR="00E80943" w:rsidRPr="002358A6">
          <w:rPr>
            <w:rFonts w:ascii="Times New Roman" w:hAnsi="Times New Roman"/>
            <w:b w:val="0"/>
            <w:webHidden/>
            <w:sz w:val="28"/>
            <w:szCs w:val="28"/>
          </w:rPr>
          <w:fldChar w:fldCharType="end"/>
        </w:r>
      </w:hyperlink>
    </w:p>
    <w:p w14:paraId="02CFB4E7" w14:textId="59D551FF" w:rsidR="00E80943" w:rsidRPr="002358A6" w:rsidRDefault="00CD13BE" w:rsidP="002358A6">
      <w:pPr>
        <w:pStyle w:val="11"/>
        <w:rPr>
          <w:rFonts w:ascii="Times New Roman" w:eastAsia="Times New Roman" w:hAnsi="Times New Roman"/>
          <w:b w:val="0"/>
          <w:sz w:val="28"/>
          <w:szCs w:val="28"/>
          <w:lang w:eastAsia="ru-RU"/>
        </w:rPr>
      </w:pPr>
      <w:hyperlink w:anchor="_Toc160624917" w:history="1">
        <w:r w:rsidR="00E80943" w:rsidRPr="002358A6">
          <w:rPr>
            <w:rStyle w:val="ae"/>
            <w:rFonts w:ascii="Times New Roman" w:hAnsi="Times New Roman"/>
            <w:b w:val="0"/>
            <w:sz w:val="28"/>
            <w:szCs w:val="28"/>
          </w:rPr>
          <w:t>Приложения</w:t>
        </w:r>
        <w:r w:rsidR="00E80943" w:rsidRPr="002358A6">
          <w:rPr>
            <w:rFonts w:ascii="Times New Roman" w:hAnsi="Times New Roman"/>
            <w:b w:val="0"/>
            <w:webHidden/>
            <w:sz w:val="28"/>
            <w:szCs w:val="28"/>
          </w:rPr>
          <w:tab/>
        </w:r>
        <w:r w:rsidR="00E80943" w:rsidRPr="002358A6">
          <w:rPr>
            <w:rFonts w:ascii="Times New Roman" w:hAnsi="Times New Roman"/>
            <w:b w:val="0"/>
            <w:webHidden/>
            <w:sz w:val="28"/>
            <w:szCs w:val="28"/>
          </w:rPr>
          <w:fldChar w:fldCharType="begin"/>
        </w:r>
        <w:r w:rsidR="00E80943" w:rsidRPr="002358A6">
          <w:rPr>
            <w:rFonts w:ascii="Times New Roman" w:hAnsi="Times New Roman"/>
            <w:b w:val="0"/>
            <w:webHidden/>
            <w:sz w:val="28"/>
            <w:szCs w:val="28"/>
          </w:rPr>
          <w:instrText xml:space="preserve"> PAGEREF _Toc160624917 \h </w:instrText>
        </w:r>
        <w:r w:rsidR="00E80943" w:rsidRPr="002358A6">
          <w:rPr>
            <w:rFonts w:ascii="Times New Roman" w:hAnsi="Times New Roman"/>
            <w:b w:val="0"/>
            <w:webHidden/>
            <w:sz w:val="28"/>
            <w:szCs w:val="28"/>
          </w:rPr>
        </w:r>
        <w:r w:rsidR="00E80943" w:rsidRPr="002358A6">
          <w:rPr>
            <w:rFonts w:ascii="Times New Roman" w:hAnsi="Times New Roman"/>
            <w:b w:val="0"/>
            <w:webHidden/>
            <w:sz w:val="28"/>
            <w:szCs w:val="28"/>
          </w:rPr>
          <w:fldChar w:fldCharType="separate"/>
        </w:r>
        <w:r w:rsidR="00B4121A">
          <w:rPr>
            <w:rFonts w:ascii="Times New Roman" w:hAnsi="Times New Roman"/>
            <w:b w:val="0"/>
            <w:webHidden/>
            <w:sz w:val="28"/>
            <w:szCs w:val="28"/>
          </w:rPr>
          <w:t>29</w:t>
        </w:r>
        <w:r w:rsidR="00E80943" w:rsidRPr="002358A6">
          <w:rPr>
            <w:rFonts w:ascii="Times New Roman" w:hAnsi="Times New Roman"/>
            <w:b w:val="0"/>
            <w:webHidden/>
            <w:sz w:val="28"/>
            <w:szCs w:val="28"/>
          </w:rPr>
          <w:fldChar w:fldCharType="end"/>
        </w:r>
      </w:hyperlink>
    </w:p>
    <w:p w14:paraId="755BAB80" w14:textId="77777777" w:rsidR="008306C7" w:rsidRPr="00C666FB" w:rsidRDefault="008306C7" w:rsidP="00D208AA">
      <w:pPr>
        <w:spacing w:line="276" w:lineRule="auto"/>
        <w:rPr>
          <w:rFonts w:ascii="Times New Roman" w:eastAsia="Times New Roman" w:hAnsi="Times New Roman"/>
          <w:sz w:val="28"/>
          <w:szCs w:val="28"/>
          <w:lang w:val="ru-RU"/>
        </w:rPr>
      </w:pPr>
      <w:r w:rsidRPr="00E80943">
        <w:rPr>
          <w:rFonts w:ascii="Times New Roman" w:hAnsi="Times New Roman"/>
          <w:bCs/>
          <w:sz w:val="28"/>
          <w:szCs w:val="28"/>
        </w:rPr>
        <w:fldChar w:fldCharType="end"/>
      </w:r>
    </w:p>
    <w:p w14:paraId="5509ABF9" w14:textId="77777777" w:rsidR="008306C7" w:rsidRDefault="008306C7" w:rsidP="000E429C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6"/>
          <w:lang w:val="ru-RU"/>
        </w:rPr>
      </w:pPr>
    </w:p>
    <w:p w14:paraId="6F1762C5" w14:textId="77777777" w:rsidR="008306C7" w:rsidRPr="00253637" w:rsidRDefault="008306C7" w:rsidP="000E429C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  <w:sectPr w:rsidR="008306C7" w:rsidRPr="00253637" w:rsidSect="00C9119A">
          <w:headerReference w:type="default" r:id="rId9"/>
          <w:footerReference w:type="default" r:id="rId10"/>
          <w:pgSz w:w="11910" w:h="16840"/>
          <w:pgMar w:top="1134" w:right="1134" w:bottom="1134" w:left="1418" w:header="0" w:footer="720" w:gutter="0"/>
          <w:cols w:space="720"/>
          <w:titlePg/>
          <w:docGrid w:linePitch="299"/>
        </w:sectPr>
      </w:pPr>
    </w:p>
    <w:p w14:paraId="6F350E4F" w14:textId="48DE186D" w:rsidR="0030548D" w:rsidRPr="00D000E8" w:rsidRDefault="0030548D" w:rsidP="0003156D">
      <w:pPr>
        <w:pStyle w:val="1"/>
        <w:numPr>
          <w:ilvl w:val="0"/>
          <w:numId w:val="1"/>
        </w:numPr>
        <w:tabs>
          <w:tab w:val="left" w:pos="993"/>
        </w:tabs>
        <w:ind w:left="0" w:firstLine="720"/>
        <w:jc w:val="both"/>
        <w:rPr>
          <w:sz w:val="28"/>
          <w:szCs w:val="28"/>
          <w:lang w:val="ru-RU"/>
        </w:rPr>
      </w:pPr>
      <w:bookmarkStart w:id="1" w:name="_Toc476574637"/>
      <w:bookmarkStart w:id="2" w:name="_Toc132797873"/>
      <w:bookmarkStart w:id="3" w:name="_Toc160624906"/>
      <w:r w:rsidRPr="001C2F11">
        <w:rPr>
          <w:sz w:val="28"/>
          <w:szCs w:val="28"/>
          <w:lang w:val="ru-RU"/>
        </w:rPr>
        <w:lastRenderedPageBreak/>
        <w:t>Наименование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вида</w:t>
      </w:r>
      <w:r w:rsidR="00927A2D">
        <w:rPr>
          <w:sz w:val="28"/>
          <w:szCs w:val="28"/>
          <w:lang w:val="ru-RU"/>
        </w:rPr>
        <w:t xml:space="preserve"> </w:t>
      </w:r>
      <w:r w:rsidR="006B7BCA" w:rsidRPr="001C2F11">
        <w:rPr>
          <w:sz w:val="28"/>
          <w:szCs w:val="28"/>
          <w:lang w:val="ru-RU"/>
        </w:rPr>
        <w:t>и</w:t>
      </w:r>
      <w:r w:rsidR="00927A2D">
        <w:rPr>
          <w:sz w:val="28"/>
          <w:szCs w:val="28"/>
          <w:lang w:val="ru-RU"/>
        </w:rPr>
        <w:t xml:space="preserve"> </w:t>
      </w:r>
      <w:r w:rsidR="006B7BCA" w:rsidRPr="001C2F11">
        <w:rPr>
          <w:sz w:val="28"/>
          <w:szCs w:val="28"/>
          <w:lang w:val="ru-RU"/>
        </w:rPr>
        <w:t>типов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практики,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способа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и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формы</w:t>
      </w:r>
      <w:r w:rsidR="00927A2D">
        <w:rPr>
          <w:sz w:val="28"/>
          <w:szCs w:val="28"/>
          <w:lang w:val="ru-RU"/>
        </w:rPr>
        <w:t xml:space="preserve"> </w:t>
      </w:r>
      <w:r w:rsidR="00FB2D4D" w:rsidRPr="001C2F11">
        <w:rPr>
          <w:sz w:val="28"/>
          <w:szCs w:val="28"/>
          <w:lang w:val="ru-RU"/>
        </w:rPr>
        <w:t>(форм)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ее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проведения</w:t>
      </w:r>
      <w:bookmarkEnd w:id="1"/>
      <w:bookmarkEnd w:id="2"/>
      <w:bookmarkEnd w:id="3"/>
    </w:p>
    <w:p w14:paraId="6172D885" w14:textId="3D083FF2" w:rsidR="00251408" w:rsidRPr="002358A6" w:rsidRDefault="00251408" w:rsidP="00251408">
      <w:pPr>
        <w:pStyle w:val="a4"/>
        <w:ind w:firstLine="720"/>
        <w:rPr>
          <w:i/>
          <w:iCs/>
          <w:lang w:val="ru-RU"/>
        </w:rPr>
      </w:pPr>
      <w:r w:rsidRPr="002358A6">
        <w:rPr>
          <w:i/>
          <w:iCs/>
          <w:lang w:val="ru-RU"/>
        </w:rPr>
        <w:t>Вид</w:t>
      </w:r>
      <w:r w:rsidR="00927A2D">
        <w:rPr>
          <w:i/>
          <w:iCs/>
          <w:lang w:val="ru-RU"/>
        </w:rPr>
        <w:t xml:space="preserve"> </w:t>
      </w:r>
      <w:r w:rsidRPr="002358A6">
        <w:rPr>
          <w:i/>
          <w:iCs/>
          <w:lang w:val="ru-RU"/>
        </w:rPr>
        <w:t>практики:</w:t>
      </w:r>
      <w:r w:rsidR="00927A2D">
        <w:rPr>
          <w:i/>
          <w:iCs/>
          <w:lang w:val="ru-RU"/>
        </w:rPr>
        <w:t xml:space="preserve"> </w:t>
      </w:r>
      <w:r w:rsidRPr="002358A6">
        <w:rPr>
          <w:i/>
          <w:iCs/>
          <w:lang w:val="ru-RU"/>
        </w:rPr>
        <w:t>производственная</w:t>
      </w:r>
      <w:r w:rsidR="00927A2D">
        <w:rPr>
          <w:i/>
          <w:iCs/>
          <w:lang w:val="ru-RU"/>
        </w:rPr>
        <w:t xml:space="preserve"> </w:t>
      </w:r>
      <w:r w:rsidRPr="002358A6">
        <w:rPr>
          <w:i/>
          <w:iCs/>
          <w:lang w:val="ru-RU"/>
        </w:rPr>
        <w:t>практика.</w:t>
      </w:r>
    </w:p>
    <w:p w14:paraId="51BFBAF6" w14:textId="3E020CC4" w:rsidR="002358A6" w:rsidRPr="00993E28" w:rsidRDefault="002358A6" w:rsidP="002358A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C2F11">
        <w:rPr>
          <w:rFonts w:ascii="Times New Roman" w:hAnsi="Times New Roman"/>
          <w:sz w:val="28"/>
          <w:szCs w:val="28"/>
          <w:lang w:val="ru-RU"/>
        </w:rPr>
        <w:t>Производственная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практика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является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важнейшей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составной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частью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образовательного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процесса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соответствии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с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основной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образовательной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программой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обеспечивает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системно-деятельностный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подход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подготовке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студентов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93E28">
        <w:rPr>
          <w:rFonts w:ascii="Times New Roman" w:hAnsi="Times New Roman"/>
          <w:sz w:val="28"/>
          <w:szCs w:val="28"/>
          <w:lang w:val="ru-RU"/>
        </w:rPr>
        <w:t>бакалавриата.</w:t>
      </w:r>
    </w:p>
    <w:p w14:paraId="0DE94ED8" w14:textId="394729A6" w:rsidR="00251408" w:rsidRPr="002358A6" w:rsidRDefault="00251408" w:rsidP="00E3041E">
      <w:pPr>
        <w:pStyle w:val="a4"/>
        <w:ind w:firstLine="709"/>
        <w:rPr>
          <w:i/>
          <w:iCs/>
          <w:lang w:val="ru-RU"/>
        </w:rPr>
      </w:pPr>
      <w:r w:rsidRPr="002358A6">
        <w:rPr>
          <w:i/>
          <w:iCs/>
          <w:lang w:val="ru-RU"/>
        </w:rPr>
        <w:t>Тип</w:t>
      </w:r>
      <w:r w:rsidR="00927A2D">
        <w:rPr>
          <w:i/>
          <w:iCs/>
          <w:lang w:val="ru-RU"/>
        </w:rPr>
        <w:t xml:space="preserve"> </w:t>
      </w:r>
      <w:r w:rsidRPr="002358A6">
        <w:rPr>
          <w:i/>
          <w:iCs/>
          <w:lang w:val="ru-RU"/>
        </w:rPr>
        <w:t>практики:</w:t>
      </w:r>
      <w:r w:rsidR="00927A2D">
        <w:rPr>
          <w:i/>
          <w:iCs/>
          <w:lang w:val="ru-RU"/>
        </w:rPr>
        <w:t xml:space="preserve"> </w:t>
      </w:r>
      <w:r w:rsidR="00E3041E" w:rsidRPr="002358A6">
        <w:rPr>
          <w:i/>
          <w:iCs/>
          <w:lang w:val="ru-RU"/>
        </w:rPr>
        <w:t>технологическая</w:t>
      </w:r>
      <w:r w:rsidR="00927A2D">
        <w:rPr>
          <w:i/>
          <w:iCs/>
          <w:lang w:val="ru-RU"/>
        </w:rPr>
        <w:t xml:space="preserve"> </w:t>
      </w:r>
      <w:r w:rsidR="00E3041E" w:rsidRPr="002358A6">
        <w:rPr>
          <w:i/>
          <w:iCs/>
          <w:lang w:val="ru-RU"/>
        </w:rPr>
        <w:t>(проектно-технологическая)</w:t>
      </w:r>
      <w:r w:rsidR="00927A2D">
        <w:rPr>
          <w:i/>
          <w:iCs/>
          <w:lang w:val="ru-RU"/>
        </w:rPr>
        <w:t xml:space="preserve"> </w:t>
      </w:r>
      <w:r w:rsidR="00E3041E" w:rsidRPr="002358A6">
        <w:rPr>
          <w:i/>
          <w:iCs/>
          <w:lang w:val="ru-RU"/>
        </w:rPr>
        <w:t>практика;</w:t>
      </w:r>
      <w:r w:rsidR="00927A2D">
        <w:rPr>
          <w:i/>
          <w:iCs/>
          <w:lang w:val="ru-RU"/>
        </w:rPr>
        <w:t xml:space="preserve"> </w:t>
      </w:r>
      <w:r w:rsidR="00E3041E" w:rsidRPr="002358A6">
        <w:rPr>
          <w:i/>
          <w:iCs/>
          <w:lang w:val="ru-RU"/>
        </w:rPr>
        <w:t>преддипломная</w:t>
      </w:r>
      <w:r w:rsidR="00927A2D">
        <w:rPr>
          <w:i/>
          <w:iCs/>
          <w:lang w:val="ru-RU"/>
        </w:rPr>
        <w:t xml:space="preserve"> </w:t>
      </w:r>
      <w:r w:rsidR="00E3041E" w:rsidRPr="002358A6">
        <w:rPr>
          <w:i/>
          <w:iCs/>
          <w:lang w:val="ru-RU"/>
        </w:rPr>
        <w:t>практика.</w:t>
      </w:r>
    </w:p>
    <w:p w14:paraId="16E02C1E" w14:textId="27CDAB9C" w:rsidR="002358A6" w:rsidRPr="00271EC6" w:rsidRDefault="002358A6" w:rsidP="002358A6">
      <w:pPr>
        <w:pStyle w:val="a4"/>
        <w:ind w:firstLine="720"/>
        <w:rPr>
          <w:lang w:val="ru-RU"/>
        </w:rPr>
      </w:pPr>
      <w:r w:rsidRPr="001C2F11">
        <w:rPr>
          <w:lang w:val="ru-RU"/>
        </w:rPr>
        <w:t>Производственная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практика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представляет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собой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логическое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продолжение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теоретического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обучения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дидактическое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завершение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научно-исследовательской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работы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студента</w:t>
      </w:r>
      <w:r w:rsidR="00927A2D">
        <w:rPr>
          <w:lang w:val="ru-RU"/>
        </w:rPr>
        <w:t xml:space="preserve"> </w:t>
      </w:r>
      <w:r w:rsidRPr="00993E28">
        <w:rPr>
          <w:lang w:val="ru-RU"/>
        </w:rPr>
        <w:t>бакалавриата</w:t>
      </w:r>
      <w:r w:rsidRPr="00947A6C">
        <w:rPr>
          <w:color w:val="FF0000"/>
          <w:lang w:val="ru-RU"/>
        </w:rPr>
        <w:t>,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нацеленное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на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последовательную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разработку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подготовку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ВКР,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углубленное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изучение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методов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научного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исследования,</w:t>
      </w:r>
      <w:r w:rsidR="00927A2D">
        <w:rPr>
          <w:lang w:val="ru-RU"/>
        </w:rPr>
        <w:t xml:space="preserve"> </w:t>
      </w:r>
      <w:r w:rsidRPr="00271EC6">
        <w:rPr>
          <w:lang w:val="ru-RU"/>
        </w:rPr>
        <w:t>соответствующих</w:t>
      </w:r>
      <w:r w:rsidR="00927A2D">
        <w:rPr>
          <w:lang w:val="ru-RU"/>
        </w:rPr>
        <w:t xml:space="preserve"> </w:t>
      </w:r>
      <w:r w:rsidRPr="00271EC6">
        <w:rPr>
          <w:lang w:val="ru-RU"/>
        </w:rPr>
        <w:t>профилю</w:t>
      </w:r>
      <w:r w:rsidR="00927A2D">
        <w:rPr>
          <w:lang w:val="ru-RU"/>
        </w:rPr>
        <w:t xml:space="preserve"> </w:t>
      </w:r>
      <w:r w:rsidRPr="00271EC6">
        <w:rPr>
          <w:lang w:val="ru-RU"/>
        </w:rPr>
        <w:t>выпускной</w:t>
      </w:r>
      <w:r w:rsidR="00927A2D">
        <w:rPr>
          <w:lang w:val="ru-RU"/>
        </w:rPr>
        <w:t xml:space="preserve"> </w:t>
      </w:r>
      <w:r w:rsidRPr="00271EC6">
        <w:rPr>
          <w:lang w:val="ru-RU"/>
        </w:rPr>
        <w:t>квалификационной</w:t>
      </w:r>
      <w:r w:rsidR="00927A2D">
        <w:rPr>
          <w:lang w:val="ru-RU"/>
        </w:rPr>
        <w:t xml:space="preserve"> </w:t>
      </w:r>
      <w:r w:rsidRPr="00271EC6">
        <w:rPr>
          <w:lang w:val="ru-RU"/>
        </w:rPr>
        <w:t>работы</w:t>
      </w:r>
      <w:r>
        <w:rPr>
          <w:lang w:val="ru-RU"/>
        </w:rPr>
        <w:t>.</w:t>
      </w:r>
    </w:p>
    <w:p w14:paraId="4A8276DB" w14:textId="59DFB753" w:rsidR="00251408" w:rsidRPr="002358A6" w:rsidRDefault="00251408" w:rsidP="00251408">
      <w:pPr>
        <w:pStyle w:val="a4"/>
        <w:ind w:firstLine="720"/>
        <w:rPr>
          <w:i/>
          <w:iCs/>
          <w:lang w:val="ru-RU"/>
        </w:rPr>
      </w:pPr>
      <w:r w:rsidRPr="002358A6">
        <w:rPr>
          <w:i/>
          <w:iCs/>
          <w:lang w:val="ru-RU"/>
        </w:rPr>
        <w:t>Форма</w:t>
      </w:r>
      <w:r w:rsidR="00927A2D">
        <w:rPr>
          <w:i/>
          <w:iCs/>
          <w:lang w:val="ru-RU"/>
        </w:rPr>
        <w:t xml:space="preserve"> </w:t>
      </w:r>
      <w:r w:rsidRPr="002358A6">
        <w:rPr>
          <w:i/>
          <w:iCs/>
          <w:lang w:val="ru-RU"/>
        </w:rPr>
        <w:t>проведения</w:t>
      </w:r>
      <w:r w:rsidR="00927A2D">
        <w:rPr>
          <w:i/>
          <w:iCs/>
          <w:lang w:val="ru-RU"/>
        </w:rPr>
        <w:t xml:space="preserve"> </w:t>
      </w:r>
      <w:r w:rsidRPr="002358A6">
        <w:rPr>
          <w:i/>
          <w:iCs/>
          <w:lang w:val="ru-RU"/>
        </w:rPr>
        <w:t>практики:</w:t>
      </w:r>
      <w:r w:rsidR="00927A2D">
        <w:rPr>
          <w:i/>
          <w:iCs/>
          <w:lang w:val="ru-RU"/>
        </w:rPr>
        <w:t xml:space="preserve"> </w:t>
      </w:r>
      <w:r w:rsidRPr="002358A6">
        <w:rPr>
          <w:i/>
          <w:iCs/>
          <w:lang w:val="ru-RU"/>
        </w:rPr>
        <w:t>непрерывно.</w:t>
      </w:r>
    </w:p>
    <w:p w14:paraId="4DA82F15" w14:textId="4426534F" w:rsidR="002358A6" w:rsidRPr="001C2F11" w:rsidRDefault="002358A6" w:rsidP="002358A6">
      <w:pPr>
        <w:pStyle w:val="a4"/>
        <w:ind w:firstLine="720"/>
        <w:rPr>
          <w:lang w:val="ru-RU" w:eastAsia="ru-RU"/>
        </w:rPr>
      </w:pPr>
      <w:r w:rsidRPr="001C2F11">
        <w:rPr>
          <w:lang w:val="ru-RU" w:eastAsia="ru-RU"/>
        </w:rPr>
        <w:t>Основные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формы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проведения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производственной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практики:</w:t>
      </w:r>
    </w:p>
    <w:p w14:paraId="48230821" w14:textId="3A33DFF0" w:rsidR="002358A6" w:rsidRPr="001C2F11" w:rsidRDefault="002358A6" w:rsidP="002358A6">
      <w:pPr>
        <w:pStyle w:val="a4"/>
        <w:ind w:firstLine="720"/>
        <w:rPr>
          <w:lang w:val="ru-RU" w:eastAsia="ru-RU"/>
        </w:rPr>
      </w:pPr>
      <w:r w:rsidRPr="001C2F11">
        <w:rPr>
          <w:lang w:val="ru-RU" w:eastAsia="ru-RU"/>
        </w:rPr>
        <w:t>1.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Производственная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практика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осуществляется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в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форме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индивидуальной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самостоятельной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работы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студента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под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руководством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научного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руководителя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с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прикреплением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к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конкретной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организации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(подразделению,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исследовательской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группе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и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др.).</w:t>
      </w:r>
    </w:p>
    <w:p w14:paraId="02FBA91E" w14:textId="3CCE3827" w:rsidR="002358A6" w:rsidRPr="001C2F11" w:rsidRDefault="002358A6" w:rsidP="002358A6">
      <w:pPr>
        <w:pStyle w:val="a4"/>
        <w:ind w:firstLine="720"/>
        <w:rPr>
          <w:lang w:val="ru-RU" w:eastAsia="ru-RU"/>
        </w:rPr>
      </w:pPr>
      <w:r w:rsidRPr="001C2F11">
        <w:rPr>
          <w:lang w:val="ru-RU" w:eastAsia="ru-RU"/>
        </w:rPr>
        <w:t>2.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Производственная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практика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осуществляется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в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форме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индивидуальной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самостоятельной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работы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студента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под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руководством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научного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руководителя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без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прикрепления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к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конкретной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организации.</w:t>
      </w:r>
    </w:p>
    <w:p w14:paraId="0A1686DB" w14:textId="3410BB5E" w:rsidR="00251408" w:rsidRPr="002358A6" w:rsidRDefault="00251408" w:rsidP="00251408">
      <w:pPr>
        <w:pStyle w:val="a4"/>
        <w:ind w:firstLine="720"/>
        <w:rPr>
          <w:i/>
          <w:iCs/>
          <w:lang w:val="ru-RU"/>
        </w:rPr>
      </w:pPr>
      <w:r w:rsidRPr="002358A6">
        <w:rPr>
          <w:i/>
          <w:iCs/>
          <w:lang w:val="ru-RU"/>
        </w:rPr>
        <w:t>Способы</w:t>
      </w:r>
      <w:r w:rsidR="00927A2D">
        <w:rPr>
          <w:i/>
          <w:iCs/>
          <w:lang w:val="ru-RU"/>
        </w:rPr>
        <w:t xml:space="preserve"> </w:t>
      </w:r>
      <w:r w:rsidRPr="002358A6">
        <w:rPr>
          <w:i/>
          <w:iCs/>
          <w:lang w:val="ru-RU"/>
        </w:rPr>
        <w:t>проведения</w:t>
      </w:r>
      <w:r w:rsidR="00927A2D">
        <w:rPr>
          <w:i/>
          <w:iCs/>
          <w:lang w:val="ru-RU"/>
        </w:rPr>
        <w:t xml:space="preserve"> </w:t>
      </w:r>
      <w:r w:rsidRPr="002358A6">
        <w:rPr>
          <w:i/>
          <w:iCs/>
          <w:lang w:val="ru-RU"/>
        </w:rPr>
        <w:t>практики:</w:t>
      </w:r>
      <w:r w:rsidR="00927A2D">
        <w:rPr>
          <w:i/>
          <w:iCs/>
          <w:lang w:val="ru-RU"/>
        </w:rPr>
        <w:t xml:space="preserve"> </w:t>
      </w:r>
      <w:r w:rsidRPr="002358A6">
        <w:rPr>
          <w:i/>
          <w:iCs/>
          <w:lang w:val="ru-RU"/>
        </w:rPr>
        <w:t>стационарная</w:t>
      </w:r>
      <w:r w:rsidR="00927A2D">
        <w:rPr>
          <w:i/>
          <w:iCs/>
          <w:lang w:val="ru-RU"/>
        </w:rPr>
        <w:t xml:space="preserve"> </w:t>
      </w:r>
      <w:r w:rsidRPr="002358A6">
        <w:rPr>
          <w:i/>
          <w:iCs/>
          <w:lang w:val="ru-RU"/>
        </w:rPr>
        <w:t>или</w:t>
      </w:r>
      <w:r w:rsidR="00927A2D">
        <w:rPr>
          <w:i/>
          <w:iCs/>
          <w:lang w:val="ru-RU"/>
        </w:rPr>
        <w:t xml:space="preserve"> </w:t>
      </w:r>
      <w:r w:rsidRPr="002358A6">
        <w:rPr>
          <w:i/>
          <w:iCs/>
          <w:lang w:val="ru-RU"/>
        </w:rPr>
        <w:t>выездная.</w:t>
      </w:r>
    </w:p>
    <w:p w14:paraId="59B0A8BD" w14:textId="6FFF5841" w:rsidR="002358A6" w:rsidRPr="00480D47" w:rsidRDefault="002358A6" w:rsidP="002358A6">
      <w:pPr>
        <w:pStyle w:val="a4"/>
        <w:ind w:firstLine="709"/>
        <w:rPr>
          <w:lang w:val="ru-RU"/>
        </w:rPr>
      </w:pPr>
      <w:r w:rsidRPr="00480D47">
        <w:rPr>
          <w:lang w:val="ru-RU"/>
        </w:rPr>
        <w:t>Практика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может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проводиться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в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следующих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способах: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стационарная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и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выездная.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Стационарная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практика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проводится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в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организации,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расположенной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на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территории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населенного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пункта,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в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котором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расположен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Финансовый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университет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(филиал),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а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также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в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структурах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Финансового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университета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(филиала).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Выездная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практика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проводится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за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пределами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населенного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пункта,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где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расположен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Финансовый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университет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(филиал).</w:t>
      </w:r>
    </w:p>
    <w:p w14:paraId="48E5CDF4" w14:textId="3170F3C0" w:rsidR="00251408" w:rsidRPr="001C2F11" w:rsidRDefault="00251408" w:rsidP="00251408">
      <w:pPr>
        <w:pStyle w:val="a4"/>
        <w:ind w:firstLine="720"/>
        <w:rPr>
          <w:lang w:val="ru-RU" w:eastAsia="ru-RU"/>
        </w:rPr>
      </w:pPr>
      <w:r w:rsidRPr="001C2F11">
        <w:rPr>
          <w:lang w:val="ru-RU" w:eastAsia="ru-RU"/>
        </w:rPr>
        <w:lastRenderedPageBreak/>
        <w:t>В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процессе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производственной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практики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предусматривается:</w:t>
      </w:r>
    </w:p>
    <w:p w14:paraId="331AF577" w14:textId="7BE563C3" w:rsidR="00251408" w:rsidRPr="001C2F11" w:rsidRDefault="00251408" w:rsidP="00251408">
      <w:pPr>
        <w:pStyle w:val="a4"/>
        <w:ind w:firstLine="720"/>
        <w:rPr>
          <w:lang w:val="ru-RU" w:eastAsia="ru-RU"/>
        </w:rPr>
      </w:pPr>
      <w:r w:rsidRPr="001C2F11">
        <w:rPr>
          <w:lang w:val="ru-RU" w:eastAsia="ru-RU"/>
        </w:rPr>
        <w:t>-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изучение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студентами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литературных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источников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(научные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монографии,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статьи,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доклады,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методическая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литература,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отчеты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о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выполнении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научно-исследовательских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работ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и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т.д.)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по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направлению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обучения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и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теме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магистерской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диссертации;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систематизация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и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структурирование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информации;</w:t>
      </w:r>
    </w:p>
    <w:p w14:paraId="2C479852" w14:textId="5393B154" w:rsidR="00251408" w:rsidRPr="001C2F11" w:rsidRDefault="00251408" w:rsidP="00251408">
      <w:pPr>
        <w:pStyle w:val="a4"/>
        <w:ind w:firstLine="720"/>
        <w:rPr>
          <w:lang w:val="ru-RU" w:eastAsia="ru-RU"/>
        </w:rPr>
      </w:pPr>
      <w:r w:rsidRPr="001C2F11">
        <w:rPr>
          <w:lang w:val="ru-RU" w:eastAsia="ru-RU"/>
        </w:rPr>
        <w:t>-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изучение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студентами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публикаций,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признаваемых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академическим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сообществом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в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качестве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базовых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в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профессиональных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дискуссиях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вокруг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специфики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использования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методов,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техник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и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исследовательских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практик,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выбора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фокуса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исследования,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индивидуальной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или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коллективной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работы,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эмоциональной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составляющей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исследовательского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процесса;</w:t>
      </w:r>
    </w:p>
    <w:p w14:paraId="51AB3D35" w14:textId="1C94F329" w:rsidR="00251408" w:rsidRPr="001C2F11" w:rsidRDefault="00251408" w:rsidP="00251408">
      <w:pPr>
        <w:pStyle w:val="a4"/>
        <w:ind w:firstLine="720"/>
        <w:rPr>
          <w:lang w:val="ru-RU" w:eastAsia="ru-RU"/>
        </w:rPr>
      </w:pPr>
      <w:r w:rsidRPr="001C2F11">
        <w:rPr>
          <w:lang w:val="ru-RU" w:eastAsia="ru-RU"/>
        </w:rPr>
        <w:t>-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индивидуальное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и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групповое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консультирование,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помогающее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студенту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сориентироваться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и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выбрать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научно-практическое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направление,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сформулировать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тему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самостоятельного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исследования,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включиться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в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исследовательский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проект;</w:t>
      </w:r>
    </w:p>
    <w:p w14:paraId="3157F5AB" w14:textId="0F7B4268" w:rsidR="00251408" w:rsidRPr="001C2F11" w:rsidRDefault="00251408" w:rsidP="00251408">
      <w:pPr>
        <w:pStyle w:val="a4"/>
        <w:ind w:firstLine="720"/>
        <w:rPr>
          <w:lang w:val="ru-RU" w:eastAsia="ru-RU"/>
        </w:rPr>
      </w:pPr>
      <w:r w:rsidRPr="001C2F11">
        <w:rPr>
          <w:lang w:val="ru-RU" w:eastAsia="ru-RU"/>
        </w:rPr>
        <w:t>-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знакомство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студентов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с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инновационными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методами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исследований: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включенным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наблюдением,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визуальными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техниками,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активистскими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проектами;</w:t>
      </w:r>
    </w:p>
    <w:p w14:paraId="16786BAD" w14:textId="5360B6E5" w:rsidR="00251408" w:rsidRPr="001C2F11" w:rsidRDefault="00251408" w:rsidP="00251408">
      <w:pPr>
        <w:pStyle w:val="a4"/>
        <w:ind w:firstLine="720"/>
        <w:rPr>
          <w:lang w:val="ru-RU" w:eastAsia="ru-RU"/>
        </w:rPr>
      </w:pPr>
      <w:r w:rsidRPr="001C2F11">
        <w:rPr>
          <w:lang w:val="ru-RU" w:eastAsia="ru-RU"/>
        </w:rPr>
        <w:t>-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обсуждение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проектов,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хода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самостоятельных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исследований,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промежуточных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и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завершающих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работ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по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проектам.</w:t>
      </w:r>
    </w:p>
    <w:p w14:paraId="24C79B6C" w14:textId="1D012FCA" w:rsidR="00251408" w:rsidRDefault="00251408" w:rsidP="00251408">
      <w:pPr>
        <w:pStyle w:val="a4"/>
        <w:ind w:firstLine="720"/>
        <w:rPr>
          <w:lang w:val="ru-RU" w:eastAsia="ru-RU"/>
        </w:rPr>
      </w:pPr>
      <w:r w:rsidRPr="001C2F11">
        <w:rPr>
          <w:lang w:val="ru-RU" w:eastAsia="ru-RU"/>
        </w:rPr>
        <w:t>Производственная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практика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проводится,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как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правило,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в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организациях,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с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которыми</w:t>
      </w:r>
      <w:r w:rsidR="00927A2D">
        <w:rPr>
          <w:lang w:val="ru-RU" w:eastAsia="ru-RU"/>
        </w:rPr>
        <w:t xml:space="preserve"> </w:t>
      </w:r>
      <w:r w:rsidR="00174038">
        <w:rPr>
          <w:lang w:val="ru-RU" w:eastAsia="ru-RU"/>
        </w:rPr>
        <w:t>Финансовый</w:t>
      </w:r>
      <w:r w:rsidR="00927A2D">
        <w:rPr>
          <w:lang w:val="ru-RU" w:eastAsia="ru-RU"/>
        </w:rPr>
        <w:t xml:space="preserve"> </w:t>
      </w:r>
      <w:r w:rsidR="00174038">
        <w:rPr>
          <w:lang w:val="ru-RU" w:eastAsia="ru-RU"/>
        </w:rPr>
        <w:t>университет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заключил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соглашения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(договоры),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предусматривающие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предоставление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мест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для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прохождения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практики.</w:t>
      </w:r>
    </w:p>
    <w:p w14:paraId="4DB9F259" w14:textId="7AF178D9" w:rsidR="002358A6" w:rsidRPr="00480D47" w:rsidRDefault="002358A6" w:rsidP="002358A6">
      <w:pPr>
        <w:pStyle w:val="a4"/>
        <w:ind w:firstLine="709"/>
        <w:rPr>
          <w:lang w:val="ru-RU"/>
        </w:rPr>
      </w:pPr>
      <w:r w:rsidRPr="00480D47">
        <w:rPr>
          <w:spacing w:val="-1"/>
          <w:lang w:val="ru-RU"/>
        </w:rPr>
        <w:t>Программа</w:t>
      </w:r>
      <w:r w:rsidR="00927A2D">
        <w:rPr>
          <w:spacing w:val="-5"/>
          <w:lang w:val="ru-RU"/>
        </w:rPr>
        <w:t xml:space="preserve"> </w:t>
      </w:r>
      <w:r>
        <w:rPr>
          <w:lang w:val="ru-RU"/>
        </w:rPr>
        <w:t>производственной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практики</w:t>
      </w:r>
      <w:r w:rsidR="00927A2D">
        <w:rPr>
          <w:spacing w:val="-5"/>
          <w:lang w:val="ru-RU"/>
        </w:rPr>
        <w:t xml:space="preserve"> </w:t>
      </w:r>
      <w:r w:rsidRPr="00480D47">
        <w:rPr>
          <w:lang w:val="ru-RU"/>
        </w:rPr>
        <w:t>разработана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с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учетом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следующих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нормативно-методических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документов:</w:t>
      </w:r>
    </w:p>
    <w:p w14:paraId="71932542" w14:textId="22ACCF2E" w:rsidR="002358A6" w:rsidRPr="00480D47" w:rsidRDefault="002358A6" w:rsidP="002358A6">
      <w:pPr>
        <w:pStyle w:val="a4"/>
        <w:numPr>
          <w:ilvl w:val="0"/>
          <w:numId w:val="16"/>
        </w:numPr>
        <w:ind w:left="0" w:firstLine="567"/>
        <w:rPr>
          <w:lang w:val="ru-RU"/>
        </w:rPr>
      </w:pPr>
      <w:r w:rsidRPr="00480D47">
        <w:rPr>
          <w:lang w:val="ru-RU"/>
        </w:rPr>
        <w:t>Образовательного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стандарта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высшего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образования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ФГОБУ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ВО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«Финансовый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университет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при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Правительстве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Российской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Федерации»;</w:t>
      </w:r>
    </w:p>
    <w:p w14:paraId="35094884" w14:textId="0B1E7655" w:rsidR="002358A6" w:rsidRPr="00480D47" w:rsidRDefault="002358A6" w:rsidP="002358A6">
      <w:pPr>
        <w:pStyle w:val="a4"/>
        <w:numPr>
          <w:ilvl w:val="0"/>
          <w:numId w:val="16"/>
        </w:numPr>
        <w:ind w:left="0" w:firstLine="567"/>
        <w:rPr>
          <w:lang w:val="ru-RU"/>
        </w:rPr>
      </w:pPr>
      <w:r w:rsidRPr="00480D47">
        <w:rPr>
          <w:lang w:val="ru-RU"/>
        </w:rPr>
        <w:t>учебного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плана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по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направлению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подготовки</w:t>
      </w:r>
      <w:r w:rsidR="00927A2D">
        <w:rPr>
          <w:lang w:val="ru-RU"/>
        </w:rPr>
        <w:t xml:space="preserve"> </w:t>
      </w:r>
      <w:r w:rsidRPr="002F3F48">
        <w:rPr>
          <w:lang w:val="ru-RU"/>
        </w:rPr>
        <w:t>38.03.01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«Экономика»,</w:t>
      </w:r>
      <w:r w:rsidR="00927A2D">
        <w:rPr>
          <w:lang w:val="ru-RU"/>
        </w:rPr>
        <w:t xml:space="preserve"> </w:t>
      </w:r>
      <w:r w:rsidRPr="002F3F48">
        <w:rPr>
          <w:lang w:val="ru-RU"/>
        </w:rPr>
        <w:t>образовательная</w:t>
      </w:r>
      <w:r w:rsidR="00927A2D">
        <w:rPr>
          <w:lang w:val="ru-RU"/>
        </w:rPr>
        <w:t xml:space="preserve"> </w:t>
      </w:r>
      <w:r w:rsidRPr="002F3F48">
        <w:rPr>
          <w:lang w:val="ru-RU"/>
        </w:rPr>
        <w:t>программа</w:t>
      </w:r>
      <w:r w:rsidR="00927A2D">
        <w:rPr>
          <w:lang w:val="ru-RU"/>
        </w:rPr>
        <w:t xml:space="preserve"> </w:t>
      </w:r>
      <w:r w:rsidRPr="002F3F48">
        <w:rPr>
          <w:lang w:val="ru-RU"/>
        </w:rPr>
        <w:t>«Бизнес-архитектура</w:t>
      </w:r>
      <w:r w:rsidR="00927A2D">
        <w:rPr>
          <w:lang w:val="ru-RU"/>
        </w:rPr>
        <w:t xml:space="preserve"> </w:t>
      </w:r>
      <w:r w:rsidRPr="002F3F48">
        <w:rPr>
          <w:lang w:val="ru-RU"/>
        </w:rPr>
        <w:t>и</w:t>
      </w:r>
      <w:r w:rsidR="00927A2D">
        <w:rPr>
          <w:lang w:val="ru-RU"/>
        </w:rPr>
        <w:t xml:space="preserve"> </w:t>
      </w:r>
      <w:r w:rsidRPr="002F3F48">
        <w:rPr>
          <w:lang w:val="ru-RU"/>
        </w:rPr>
        <w:t>аналитика»</w:t>
      </w:r>
      <w:r>
        <w:rPr>
          <w:lang w:val="ru-RU"/>
        </w:rPr>
        <w:t>,</w:t>
      </w:r>
      <w:r w:rsidR="00927A2D">
        <w:rPr>
          <w:lang w:val="ru-RU"/>
        </w:rPr>
        <w:t xml:space="preserve"> </w:t>
      </w:r>
      <w:r w:rsidRPr="002F3F48">
        <w:rPr>
          <w:lang w:val="ru-RU"/>
        </w:rPr>
        <w:t>профиль</w:t>
      </w:r>
      <w:r w:rsidR="00927A2D">
        <w:rPr>
          <w:lang w:val="ru-RU"/>
        </w:rPr>
        <w:t xml:space="preserve"> </w:t>
      </w:r>
      <w:r w:rsidRPr="002F3F48">
        <w:rPr>
          <w:lang w:val="ru-RU"/>
        </w:rPr>
        <w:t>«Бизнес-архитектура</w:t>
      </w:r>
      <w:r w:rsidR="00927A2D">
        <w:rPr>
          <w:lang w:val="ru-RU"/>
        </w:rPr>
        <w:t xml:space="preserve"> </w:t>
      </w:r>
      <w:r w:rsidRPr="002F3F48">
        <w:rPr>
          <w:lang w:val="ru-RU"/>
        </w:rPr>
        <w:t>и</w:t>
      </w:r>
      <w:r w:rsidR="00927A2D">
        <w:rPr>
          <w:lang w:val="ru-RU"/>
        </w:rPr>
        <w:t xml:space="preserve"> </w:t>
      </w:r>
      <w:r w:rsidRPr="002F3F48">
        <w:rPr>
          <w:lang w:val="ru-RU"/>
        </w:rPr>
        <w:t>аналитика»</w:t>
      </w:r>
      <w:r w:rsidRPr="00480D47">
        <w:rPr>
          <w:lang w:val="ru-RU"/>
        </w:rPr>
        <w:t>;</w:t>
      </w:r>
    </w:p>
    <w:p w14:paraId="402FCD64" w14:textId="303C6901" w:rsidR="002358A6" w:rsidRPr="00480D47" w:rsidRDefault="002358A6" w:rsidP="002358A6">
      <w:pPr>
        <w:pStyle w:val="a4"/>
        <w:numPr>
          <w:ilvl w:val="0"/>
          <w:numId w:val="16"/>
        </w:numPr>
        <w:ind w:left="0" w:firstLine="567"/>
        <w:rPr>
          <w:lang w:val="ru-RU"/>
        </w:rPr>
      </w:pPr>
      <w:r w:rsidRPr="00480D47">
        <w:rPr>
          <w:lang w:val="ru-RU"/>
        </w:rPr>
        <w:t>календарного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учебного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графика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подготовки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по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направлению;</w:t>
      </w:r>
    </w:p>
    <w:p w14:paraId="04E73C37" w14:textId="4141D716" w:rsidR="002358A6" w:rsidRPr="00480D47" w:rsidRDefault="002358A6" w:rsidP="002358A6">
      <w:pPr>
        <w:pStyle w:val="a4"/>
        <w:numPr>
          <w:ilvl w:val="0"/>
          <w:numId w:val="16"/>
        </w:numPr>
        <w:ind w:left="0" w:firstLine="567"/>
        <w:rPr>
          <w:lang w:val="ru-RU"/>
        </w:rPr>
      </w:pPr>
      <w:r w:rsidRPr="00480D47">
        <w:rPr>
          <w:lang w:val="ru-RU"/>
        </w:rPr>
        <w:t>рабочих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учебных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программ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по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дисциплинам</w:t>
      </w:r>
      <w:r w:rsidR="00927A2D">
        <w:rPr>
          <w:lang w:val="ru-RU"/>
        </w:rPr>
        <w:t xml:space="preserve"> </w:t>
      </w:r>
      <w:r w:rsidRPr="00480D47">
        <w:rPr>
          <w:lang w:val="ru-RU"/>
        </w:rPr>
        <w:t>направления.</w:t>
      </w:r>
    </w:p>
    <w:p w14:paraId="2689E90B" w14:textId="4194DCA2" w:rsidR="00705D1A" w:rsidRPr="001C2F11" w:rsidRDefault="00705D1A" w:rsidP="002358A6">
      <w:pPr>
        <w:pStyle w:val="a4"/>
        <w:ind w:firstLine="720"/>
        <w:rPr>
          <w:lang w:val="ru-RU"/>
        </w:rPr>
      </w:pPr>
    </w:p>
    <w:p w14:paraId="13BE0C43" w14:textId="35B02C89" w:rsidR="00FB2D4D" w:rsidRPr="001C2F11" w:rsidRDefault="00FB2D4D" w:rsidP="0003156D">
      <w:pPr>
        <w:pStyle w:val="1"/>
        <w:numPr>
          <w:ilvl w:val="0"/>
          <w:numId w:val="1"/>
        </w:numPr>
        <w:tabs>
          <w:tab w:val="left" w:pos="993"/>
        </w:tabs>
        <w:ind w:left="0" w:firstLine="720"/>
        <w:jc w:val="both"/>
        <w:rPr>
          <w:sz w:val="28"/>
          <w:szCs w:val="28"/>
          <w:lang w:val="ru-RU"/>
        </w:rPr>
      </w:pPr>
      <w:bookmarkStart w:id="4" w:name="_Toc132797874"/>
      <w:bookmarkStart w:id="5" w:name="_Toc160624907"/>
      <w:r w:rsidRPr="001C2F11">
        <w:rPr>
          <w:sz w:val="28"/>
          <w:szCs w:val="28"/>
          <w:lang w:val="ru-RU"/>
        </w:rPr>
        <w:lastRenderedPageBreak/>
        <w:t>Цели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и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задачи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практики</w:t>
      </w:r>
      <w:bookmarkEnd w:id="4"/>
      <w:bookmarkEnd w:id="5"/>
    </w:p>
    <w:p w14:paraId="7CE921D4" w14:textId="002E43E0" w:rsidR="00251408" w:rsidRPr="001C2F11" w:rsidRDefault="00251408" w:rsidP="00251408">
      <w:pPr>
        <w:spacing w:line="360" w:lineRule="auto"/>
        <w:ind w:firstLine="831"/>
        <w:jc w:val="both"/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</w:pP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Проведение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производственной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практики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преследует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следующие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цели:</w:t>
      </w:r>
    </w:p>
    <w:p w14:paraId="16C3CAC3" w14:textId="386438CA" w:rsidR="00251408" w:rsidRPr="001C2F11" w:rsidRDefault="00251408" w:rsidP="00251408">
      <w:pPr>
        <w:spacing w:line="360" w:lineRule="auto"/>
        <w:ind w:firstLine="831"/>
        <w:jc w:val="both"/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</w:pP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-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приобретение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практических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навыков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самостоятельного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проведения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научно-исследовательской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работы;</w:t>
      </w:r>
    </w:p>
    <w:p w14:paraId="70466158" w14:textId="278B24B3" w:rsidR="00251408" w:rsidRPr="001C2F11" w:rsidRDefault="00251408" w:rsidP="00251408">
      <w:pPr>
        <w:spacing w:line="360" w:lineRule="auto"/>
        <w:ind w:firstLine="831"/>
        <w:jc w:val="both"/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</w:pP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-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формирование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и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развитие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профессиональных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навыков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работы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в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составе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научного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коллектива;</w:t>
      </w:r>
    </w:p>
    <w:p w14:paraId="57116A3F" w14:textId="01353DE9" w:rsidR="00251408" w:rsidRPr="00A81E1E" w:rsidRDefault="00251408" w:rsidP="00251408">
      <w:pPr>
        <w:spacing w:line="360" w:lineRule="auto"/>
        <w:ind w:firstLine="831"/>
        <w:jc w:val="both"/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</w:pP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-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формирование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и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развитие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компонентов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профессиональной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исследовательской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культуры,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подготовка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к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A81E1E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написанию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A81E1E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и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A81E1E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защите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A81E1E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выпускной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A81E1E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квалификационной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A81E1E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работы.</w:t>
      </w:r>
    </w:p>
    <w:p w14:paraId="5225E7B3" w14:textId="36A4280C" w:rsidR="00251408" w:rsidRPr="001C2F11" w:rsidRDefault="00251408" w:rsidP="00251408">
      <w:pPr>
        <w:spacing w:line="360" w:lineRule="auto"/>
        <w:ind w:firstLine="831"/>
        <w:jc w:val="both"/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</w:pP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Задачи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производственной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практики:</w:t>
      </w:r>
    </w:p>
    <w:p w14:paraId="13369EB0" w14:textId="63EF92EB" w:rsidR="00251408" w:rsidRPr="001C2F11" w:rsidRDefault="00251408" w:rsidP="00251408">
      <w:pPr>
        <w:spacing w:line="360" w:lineRule="auto"/>
        <w:ind w:firstLine="831"/>
        <w:jc w:val="both"/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</w:pP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-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ознакомление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с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различными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этапами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научно-исследовательской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работы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(постановка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задачи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исследования,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проведение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библиографической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работы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с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привлечением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современных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электронных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технологий,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накопление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и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анализ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экспериментального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(теоретического)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материала,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подготовка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и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оформление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отчета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о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проделанной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работе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и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т.д.);</w:t>
      </w:r>
    </w:p>
    <w:p w14:paraId="3172858E" w14:textId="5B56DFF4" w:rsidR="00251408" w:rsidRPr="001C2F11" w:rsidRDefault="00251408" w:rsidP="00251408">
      <w:pPr>
        <w:spacing w:line="360" w:lineRule="auto"/>
        <w:ind w:firstLine="831"/>
        <w:jc w:val="both"/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</w:pP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-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ознакомление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с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различными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методами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научного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поиска,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выбора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оптимальных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методов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исследования,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соответствующих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задачам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исследования;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формирование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умений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инициативно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избирать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(модифицировать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существующие,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разрабатывать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новые)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методы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исследования,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соответствующие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цели,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формировать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методику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исследования;</w:t>
      </w:r>
    </w:p>
    <w:p w14:paraId="117A543B" w14:textId="37F18AE3" w:rsidR="00251408" w:rsidRPr="001C2F11" w:rsidRDefault="00251408" w:rsidP="00251408">
      <w:pPr>
        <w:spacing w:line="360" w:lineRule="auto"/>
        <w:ind w:firstLine="831"/>
        <w:jc w:val="both"/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</w:pP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-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приобретение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навыков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коллективной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научной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работы,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продуктивного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взаимодействия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с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другими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научными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группами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(подразделениями)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и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исследователями,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формирование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коллективной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ответственности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и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дисциплины,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готовности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к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взаимозаменяемости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и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поддержке;</w:t>
      </w:r>
    </w:p>
    <w:p w14:paraId="1CFE2564" w14:textId="1F7105C1" w:rsidR="00D0099E" w:rsidRPr="001C2F11" w:rsidRDefault="00251408" w:rsidP="00D0099E">
      <w:pPr>
        <w:spacing w:line="360" w:lineRule="auto"/>
        <w:ind w:firstLine="831"/>
        <w:jc w:val="both"/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</w:pP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-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формирование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умений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анализировать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и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представлять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полученные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в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ходе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исследования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результаты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в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виде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законченных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научно-исследовательских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разработок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(отчет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о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НИР,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научные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статьи,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тезисы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докладов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научных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конференций,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A81E1E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выпускная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A81E1E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квалификационная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Pr="00A81E1E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работа</w:t>
      </w: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)</w:t>
      </w:r>
      <w:r w:rsidR="00D0099E"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;</w:t>
      </w:r>
    </w:p>
    <w:p w14:paraId="5CED2B84" w14:textId="77FBA8B4" w:rsidR="00492113" w:rsidRPr="00A81E1E" w:rsidRDefault="00D0099E" w:rsidP="00D0099E">
      <w:pPr>
        <w:spacing w:line="360" w:lineRule="auto"/>
        <w:ind w:firstLine="831"/>
        <w:jc w:val="both"/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</w:pPr>
      <w:r w:rsidRPr="001C2F11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-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="00242689" w:rsidRPr="00A81E1E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осуществление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="00242689" w:rsidRPr="00A81E1E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сбора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="00242689" w:rsidRPr="00A81E1E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материалов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="00242689" w:rsidRPr="00A81E1E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для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="00242689" w:rsidRPr="00A81E1E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выполнения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="00242689" w:rsidRPr="00A81E1E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выпускной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="00242689" w:rsidRPr="00A81E1E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квалификационной</w:t>
      </w:r>
      <w:r w:rsidR="00927A2D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 xml:space="preserve"> </w:t>
      </w:r>
      <w:r w:rsidR="00242689" w:rsidRPr="00A81E1E">
        <w:rPr>
          <w:rFonts w:ascii="Times New Roman" w:eastAsia="Courier New" w:hAnsi="Times New Roman"/>
          <w:color w:val="000000"/>
          <w:sz w:val="28"/>
          <w:szCs w:val="28"/>
          <w:lang w:val="ru-RU" w:bidi="ru-RU"/>
        </w:rPr>
        <w:t>работы.</w:t>
      </w:r>
    </w:p>
    <w:p w14:paraId="11AB5E04" w14:textId="77777777" w:rsidR="002D0E50" w:rsidRPr="001C2F11" w:rsidRDefault="002D0E50" w:rsidP="00EC3CFA">
      <w:pPr>
        <w:ind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14:paraId="76428AFA" w14:textId="3A47EEA0" w:rsidR="000C0B0C" w:rsidRPr="001C2F11" w:rsidRDefault="000C0B0C" w:rsidP="0003156D">
      <w:pPr>
        <w:pStyle w:val="1"/>
        <w:numPr>
          <w:ilvl w:val="0"/>
          <w:numId w:val="1"/>
        </w:numPr>
        <w:tabs>
          <w:tab w:val="left" w:pos="993"/>
        </w:tabs>
        <w:ind w:left="0" w:firstLine="65"/>
        <w:jc w:val="both"/>
        <w:rPr>
          <w:sz w:val="28"/>
          <w:szCs w:val="28"/>
          <w:lang w:val="ru-RU"/>
        </w:rPr>
      </w:pPr>
      <w:bookmarkStart w:id="6" w:name="_Toc132797875"/>
      <w:bookmarkStart w:id="7" w:name="_Toc160624908"/>
      <w:r w:rsidRPr="001C2F11">
        <w:rPr>
          <w:sz w:val="28"/>
          <w:szCs w:val="28"/>
          <w:lang w:val="ru-RU"/>
        </w:rPr>
        <w:lastRenderedPageBreak/>
        <w:t>Перечень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планируемых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результатов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освоения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образовательной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программы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(перечень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компетенций)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с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указанием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индикаторов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их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достижения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и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планируемых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результатов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обучения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при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прохождении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практики</w:t>
      </w:r>
      <w:bookmarkEnd w:id="6"/>
      <w:bookmarkEnd w:id="7"/>
    </w:p>
    <w:p w14:paraId="6AB746B7" w14:textId="04AC75F7" w:rsidR="003C6C94" w:rsidRPr="00B51194" w:rsidRDefault="002358A6" w:rsidP="002358A6">
      <w:pPr>
        <w:pStyle w:val="a4"/>
        <w:ind w:firstLine="720"/>
        <w:rPr>
          <w:lang w:val="ru-RU" w:eastAsia="zh-CN"/>
        </w:rPr>
      </w:pPr>
      <w:bookmarkStart w:id="8" w:name="_Toc132797876"/>
      <w:r w:rsidRPr="00480D47">
        <w:rPr>
          <w:spacing w:val="-10"/>
          <w:lang w:val="ru-RU"/>
        </w:rPr>
        <w:t>Результаты</w:t>
      </w:r>
      <w:r w:rsidR="00927A2D">
        <w:rPr>
          <w:spacing w:val="-10"/>
          <w:lang w:val="ru-RU"/>
        </w:rPr>
        <w:t xml:space="preserve"> </w:t>
      </w:r>
      <w:r w:rsidRPr="00480D47">
        <w:rPr>
          <w:spacing w:val="-10"/>
          <w:lang w:val="ru-RU"/>
        </w:rPr>
        <w:t>прохождения</w:t>
      </w:r>
      <w:r w:rsidR="00927A2D">
        <w:rPr>
          <w:spacing w:val="-10"/>
          <w:lang w:val="ru-RU"/>
        </w:rPr>
        <w:t xml:space="preserve"> </w:t>
      </w:r>
      <w:r>
        <w:rPr>
          <w:spacing w:val="-10"/>
          <w:lang w:val="ru-RU"/>
        </w:rPr>
        <w:t>производственной</w:t>
      </w:r>
      <w:r w:rsidR="00927A2D">
        <w:rPr>
          <w:spacing w:val="-10"/>
          <w:lang w:val="ru-RU"/>
        </w:rPr>
        <w:t xml:space="preserve"> </w:t>
      </w:r>
      <w:r w:rsidRPr="00480D47">
        <w:rPr>
          <w:spacing w:val="-10"/>
          <w:lang w:val="ru-RU"/>
        </w:rPr>
        <w:t>практики</w:t>
      </w:r>
      <w:r w:rsidR="00927A2D">
        <w:rPr>
          <w:spacing w:val="-10"/>
          <w:lang w:val="ru-RU"/>
        </w:rPr>
        <w:t xml:space="preserve"> </w:t>
      </w:r>
      <w:r w:rsidRPr="00480D47">
        <w:rPr>
          <w:spacing w:val="-10"/>
          <w:lang w:val="ru-RU"/>
        </w:rPr>
        <w:t>должны</w:t>
      </w:r>
      <w:r w:rsidR="00927A2D">
        <w:rPr>
          <w:spacing w:val="-10"/>
          <w:lang w:val="ru-RU"/>
        </w:rPr>
        <w:t xml:space="preserve"> </w:t>
      </w:r>
      <w:r w:rsidRPr="00480D47">
        <w:rPr>
          <w:spacing w:val="-10"/>
          <w:lang w:val="ru-RU"/>
        </w:rPr>
        <w:t>быть</w:t>
      </w:r>
      <w:r w:rsidR="00927A2D">
        <w:rPr>
          <w:spacing w:val="-10"/>
          <w:lang w:val="ru-RU"/>
        </w:rPr>
        <w:t xml:space="preserve"> </w:t>
      </w:r>
      <w:r w:rsidRPr="00480D47">
        <w:rPr>
          <w:spacing w:val="-10"/>
          <w:lang w:val="ru-RU"/>
        </w:rPr>
        <w:t>в</w:t>
      </w:r>
      <w:r w:rsidR="00927A2D">
        <w:rPr>
          <w:spacing w:val="-10"/>
          <w:lang w:val="ru-RU"/>
        </w:rPr>
        <w:t xml:space="preserve"> </w:t>
      </w:r>
      <w:r w:rsidRPr="00480D47">
        <w:rPr>
          <w:spacing w:val="-10"/>
          <w:lang w:val="ru-RU"/>
        </w:rPr>
        <w:t>дальнейшем</w:t>
      </w:r>
      <w:r w:rsidR="00927A2D">
        <w:rPr>
          <w:spacing w:val="-10"/>
          <w:lang w:val="ru-RU"/>
        </w:rPr>
        <w:t xml:space="preserve"> </w:t>
      </w:r>
      <w:r w:rsidRPr="00480D47">
        <w:rPr>
          <w:spacing w:val="-10"/>
          <w:lang w:val="ru-RU"/>
        </w:rPr>
        <w:t>использованы</w:t>
      </w:r>
      <w:r w:rsidR="00927A2D">
        <w:rPr>
          <w:spacing w:val="-10"/>
          <w:lang w:val="ru-RU"/>
        </w:rPr>
        <w:t xml:space="preserve"> </w:t>
      </w:r>
      <w:r w:rsidRPr="00480D47">
        <w:rPr>
          <w:spacing w:val="-10"/>
          <w:lang w:val="ru-RU"/>
        </w:rPr>
        <w:t>обучающимися</w:t>
      </w:r>
      <w:r w:rsidR="00927A2D">
        <w:rPr>
          <w:spacing w:val="-10"/>
          <w:lang w:val="ru-RU"/>
        </w:rPr>
        <w:t xml:space="preserve"> </w:t>
      </w:r>
      <w:r w:rsidRPr="00480D47">
        <w:rPr>
          <w:spacing w:val="-10"/>
          <w:lang w:val="ru-RU"/>
        </w:rPr>
        <w:t>при</w:t>
      </w:r>
      <w:r w:rsidR="00927A2D">
        <w:rPr>
          <w:spacing w:val="-10"/>
          <w:lang w:val="ru-RU"/>
        </w:rPr>
        <w:t xml:space="preserve"> </w:t>
      </w:r>
      <w:r w:rsidRPr="00480D47">
        <w:rPr>
          <w:spacing w:val="-10"/>
          <w:lang w:val="ru-RU"/>
        </w:rPr>
        <w:t>подготовке</w:t>
      </w:r>
      <w:r w:rsidR="00927A2D">
        <w:rPr>
          <w:spacing w:val="-10"/>
          <w:lang w:val="ru-RU"/>
        </w:rPr>
        <w:t xml:space="preserve"> </w:t>
      </w:r>
      <w:r w:rsidRPr="00480D47">
        <w:rPr>
          <w:spacing w:val="-10"/>
          <w:lang w:val="ru-RU"/>
        </w:rPr>
        <w:t>выпускной</w:t>
      </w:r>
      <w:r w:rsidR="00927A2D">
        <w:rPr>
          <w:spacing w:val="-10"/>
          <w:lang w:val="ru-RU"/>
        </w:rPr>
        <w:t xml:space="preserve"> </w:t>
      </w:r>
      <w:r w:rsidRPr="00480D47">
        <w:rPr>
          <w:spacing w:val="-10"/>
          <w:lang w:val="ru-RU"/>
        </w:rPr>
        <w:t>квалификационной</w:t>
      </w:r>
      <w:r w:rsidR="00927A2D">
        <w:rPr>
          <w:spacing w:val="-10"/>
          <w:lang w:val="ru-RU"/>
        </w:rPr>
        <w:t xml:space="preserve"> </w:t>
      </w:r>
      <w:r w:rsidRPr="00480D47">
        <w:rPr>
          <w:spacing w:val="-10"/>
          <w:lang w:val="ru-RU"/>
        </w:rPr>
        <w:t>работы.</w:t>
      </w:r>
      <w:r w:rsidR="00927A2D">
        <w:rPr>
          <w:spacing w:val="-10"/>
          <w:lang w:val="ru-RU"/>
        </w:rPr>
        <w:t xml:space="preserve"> </w:t>
      </w:r>
      <w:r w:rsidR="00402951" w:rsidRPr="00B51194">
        <w:rPr>
          <w:lang w:val="ru-RU" w:eastAsia="zh-CN"/>
        </w:rPr>
        <w:t>Производственная</w:t>
      </w:r>
      <w:r w:rsidR="00927A2D">
        <w:rPr>
          <w:lang w:val="ru-RU" w:eastAsia="zh-CN"/>
        </w:rPr>
        <w:t xml:space="preserve"> </w:t>
      </w:r>
      <w:r w:rsidR="00402951" w:rsidRPr="00B51194">
        <w:rPr>
          <w:lang w:val="ru-RU" w:eastAsia="zh-CN"/>
        </w:rPr>
        <w:t>практика</w:t>
      </w:r>
      <w:r w:rsidR="00927A2D">
        <w:rPr>
          <w:lang w:val="ru-RU" w:eastAsia="zh-CN"/>
        </w:rPr>
        <w:t xml:space="preserve"> </w:t>
      </w:r>
      <w:r w:rsidR="00402951" w:rsidRPr="00B51194">
        <w:rPr>
          <w:lang w:val="ru-RU" w:eastAsia="zh-CN"/>
        </w:rPr>
        <w:t>обеспечивает</w:t>
      </w:r>
      <w:r w:rsidR="00927A2D">
        <w:rPr>
          <w:lang w:val="ru-RU" w:eastAsia="zh-CN"/>
        </w:rPr>
        <w:t xml:space="preserve"> </w:t>
      </w:r>
      <w:r w:rsidR="00402951" w:rsidRPr="00B51194">
        <w:rPr>
          <w:lang w:val="ru-RU" w:eastAsia="zh-CN"/>
        </w:rPr>
        <w:t>формирование</w:t>
      </w:r>
      <w:r w:rsidR="00927A2D">
        <w:rPr>
          <w:lang w:val="ru-RU" w:eastAsia="zh-CN"/>
        </w:rPr>
        <w:t xml:space="preserve"> </w:t>
      </w:r>
      <w:r w:rsidR="00402951" w:rsidRPr="00B51194">
        <w:rPr>
          <w:lang w:val="ru-RU" w:eastAsia="zh-CN"/>
        </w:rPr>
        <w:t>следующих</w:t>
      </w:r>
      <w:r w:rsidR="00927A2D">
        <w:rPr>
          <w:lang w:val="ru-RU" w:eastAsia="zh-CN"/>
        </w:rPr>
        <w:t xml:space="preserve"> </w:t>
      </w:r>
      <w:r w:rsidR="00402951" w:rsidRPr="00B51194">
        <w:rPr>
          <w:lang w:val="ru-RU" w:eastAsia="zh-CN"/>
        </w:rPr>
        <w:t>компетенций</w:t>
      </w:r>
      <w:r w:rsidR="00927A2D">
        <w:rPr>
          <w:lang w:val="ru-RU" w:eastAsia="zh-CN"/>
        </w:rPr>
        <w:t xml:space="preserve"> </w:t>
      </w:r>
      <w:r w:rsidR="000C0B0C" w:rsidRPr="00B51194">
        <w:rPr>
          <w:lang w:val="ru-RU" w:eastAsia="zh-CN"/>
        </w:rPr>
        <w:t>(табл.1).</w:t>
      </w:r>
      <w:bookmarkEnd w:id="8"/>
    </w:p>
    <w:p w14:paraId="1420DB49" w14:textId="261CDAAB" w:rsidR="0094192A" w:rsidRDefault="000C0B0C" w:rsidP="00B51194">
      <w:pPr>
        <w:jc w:val="right"/>
        <w:rPr>
          <w:rFonts w:ascii="Times New Roman" w:hAnsi="Times New Roman"/>
          <w:sz w:val="28"/>
          <w:szCs w:val="28"/>
          <w:lang w:val="ru-RU" w:eastAsia="zh-CN"/>
        </w:rPr>
      </w:pPr>
      <w:bookmarkStart w:id="9" w:name="_Toc132797877"/>
      <w:r w:rsidRPr="00B51194">
        <w:rPr>
          <w:rFonts w:ascii="Times New Roman" w:hAnsi="Times New Roman"/>
          <w:sz w:val="28"/>
          <w:szCs w:val="28"/>
          <w:lang w:val="ru-RU" w:eastAsia="zh-CN"/>
        </w:rPr>
        <w:t>Таблица</w:t>
      </w:r>
      <w:r w:rsidR="00927A2D">
        <w:rPr>
          <w:rFonts w:ascii="Times New Roman" w:hAnsi="Times New Roman"/>
          <w:sz w:val="28"/>
          <w:szCs w:val="28"/>
          <w:lang w:val="ru-RU" w:eastAsia="zh-CN"/>
        </w:rPr>
        <w:t xml:space="preserve"> </w:t>
      </w:r>
      <w:r w:rsidRPr="00B51194">
        <w:rPr>
          <w:rFonts w:ascii="Times New Roman" w:hAnsi="Times New Roman"/>
          <w:sz w:val="28"/>
          <w:szCs w:val="28"/>
          <w:lang w:val="ru-RU" w:eastAsia="zh-CN"/>
        </w:rPr>
        <w:t>1</w:t>
      </w:r>
      <w:bookmarkEnd w:id="9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2008"/>
        <w:gridCol w:w="2552"/>
        <w:gridCol w:w="4507"/>
      </w:tblGrid>
      <w:tr w:rsidR="00126749" w:rsidRPr="00856C45" w14:paraId="3E4A7471" w14:textId="77777777" w:rsidTr="009B0CEF">
        <w:tc>
          <w:tcPr>
            <w:tcW w:w="964" w:type="dxa"/>
            <w:shd w:val="clear" w:color="auto" w:fill="auto"/>
          </w:tcPr>
          <w:p w14:paraId="6AD7C266" w14:textId="0C6D5D0B" w:rsidR="00126749" w:rsidRPr="00126749" w:rsidRDefault="00126749" w:rsidP="00126749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bCs/>
              </w:rPr>
            </w:pPr>
            <w:r w:rsidRPr="00126749">
              <w:rPr>
                <w:rFonts w:ascii="Times New Roman" w:hAnsi="Times New Roman"/>
                <w:bCs/>
              </w:rPr>
              <w:t>Код</w:t>
            </w:r>
            <w:r w:rsidR="00927A2D">
              <w:rPr>
                <w:rFonts w:ascii="Times New Roman" w:hAnsi="Times New Roman"/>
                <w:bCs/>
              </w:rPr>
              <w:t xml:space="preserve"> </w:t>
            </w:r>
            <w:r w:rsidRPr="00126749">
              <w:rPr>
                <w:rFonts w:ascii="Times New Roman" w:hAnsi="Times New Roman"/>
                <w:bCs/>
              </w:rPr>
              <w:t>компетенции</w:t>
            </w:r>
          </w:p>
        </w:tc>
        <w:tc>
          <w:tcPr>
            <w:tcW w:w="2008" w:type="dxa"/>
            <w:shd w:val="clear" w:color="auto" w:fill="auto"/>
          </w:tcPr>
          <w:p w14:paraId="7249BAA3" w14:textId="75A76FE2" w:rsidR="00126749" w:rsidRPr="00126749" w:rsidRDefault="00126749" w:rsidP="00126749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bCs/>
              </w:rPr>
            </w:pPr>
            <w:r w:rsidRPr="00126749">
              <w:rPr>
                <w:rFonts w:ascii="Times New Roman" w:hAnsi="Times New Roman"/>
                <w:bCs/>
              </w:rPr>
              <w:t>Наименование</w:t>
            </w:r>
            <w:r w:rsidR="00927A2D">
              <w:rPr>
                <w:rFonts w:ascii="Times New Roman" w:hAnsi="Times New Roman"/>
                <w:bCs/>
              </w:rPr>
              <w:t xml:space="preserve"> </w:t>
            </w:r>
            <w:r w:rsidRPr="00126749">
              <w:rPr>
                <w:rFonts w:ascii="Times New Roman" w:hAnsi="Times New Roman"/>
                <w:bCs/>
              </w:rPr>
              <w:t>компетенции</w:t>
            </w:r>
          </w:p>
        </w:tc>
        <w:tc>
          <w:tcPr>
            <w:tcW w:w="2552" w:type="dxa"/>
            <w:shd w:val="clear" w:color="auto" w:fill="auto"/>
          </w:tcPr>
          <w:p w14:paraId="1189FB86" w14:textId="59FC4165" w:rsidR="00126749" w:rsidRPr="00126749" w:rsidRDefault="00126749" w:rsidP="00126749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bCs/>
              </w:rPr>
            </w:pPr>
            <w:r w:rsidRPr="00126749">
              <w:rPr>
                <w:rFonts w:ascii="Times New Roman" w:hAnsi="Times New Roman"/>
                <w:bCs/>
              </w:rPr>
              <w:t>Индикаторы</w:t>
            </w:r>
            <w:r w:rsidR="00927A2D">
              <w:rPr>
                <w:rFonts w:ascii="Times New Roman" w:hAnsi="Times New Roman"/>
                <w:bCs/>
              </w:rPr>
              <w:t xml:space="preserve"> </w:t>
            </w:r>
            <w:r w:rsidRPr="00126749">
              <w:rPr>
                <w:rFonts w:ascii="Times New Roman" w:hAnsi="Times New Roman"/>
                <w:bCs/>
              </w:rPr>
              <w:t>достижения</w:t>
            </w:r>
            <w:r w:rsidR="00927A2D">
              <w:rPr>
                <w:rFonts w:ascii="Times New Roman" w:hAnsi="Times New Roman"/>
                <w:bCs/>
              </w:rPr>
              <w:t xml:space="preserve"> </w:t>
            </w:r>
            <w:r w:rsidRPr="00126749">
              <w:rPr>
                <w:rFonts w:ascii="Times New Roman" w:hAnsi="Times New Roman"/>
                <w:bCs/>
              </w:rPr>
              <w:t>компетенции</w:t>
            </w:r>
          </w:p>
        </w:tc>
        <w:tc>
          <w:tcPr>
            <w:tcW w:w="4507" w:type="dxa"/>
            <w:shd w:val="clear" w:color="auto" w:fill="auto"/>
          </w:tcPr>
          <w:p w14:paraId="75830457" w14:textId="6EC4CE75" w:rsidR="00126749" w:rsidRPr="00126749" w:rsidRDefault="00126749" w:rsidP="00126749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126749">
              <w:rPr>
                <w:rFonts w:ascii="Times New Roman" w:hAnsi="Times New Roman"/>
                <w:bCs/>
                <w:lang w:val="ru-RU"/>
              </w:rPr>
              <w:t>Результаты</w:t>
            </w:r>
            <w:r w:rsidR="00927A2D">
              <w:rPr>
                <w:rFonts w:ascii="Times New Roman" w:hAnsi="Times New Roman"/>
                <w:bCs/>
                <w:lang w:val="ru-RU"/>
              </w:rPr>
              <w:t xml:space="preserve"> </w:t>
            </w:r>
            <w:r w:rsidRPr="00126749">
              <w:rPr>
                <w:rFonts w:ascii="Times New Roman" w:hAnsi="Times New Roman"/>
                <w:bCs/>
                <w:lang w:val="ru-RU"/>
              </w:rPr>
              <w:t>обучения</w:t>
            </w:r>
            <w:r w:rsidR="00927A2D">
              <w:rPr>
                <w:rFonts w:ascii="Times New Roman" w:hAnsi="Times New Roman"/>
                <w:bCs/>
                <w:lang w:val="ru-RU"/>
              </w:rPr>
              <w:t xml:space="preserve"> </w:t>
            </w:r>
            <w:r w:rsidRPr="00126749">
              <w:rPr>
                <w:rFonts w:ascii="Times New Roman" w:hAnsi="Times New Roman"/>
                <w:bCs/>
                <w:lang w:val="ru-RU"/>
              </w:rPr>
              <w:t>(умения</w:t>
            </w:r>
            <w:r w:rsidR="00927A2D">
              <w:rPr>
                <w:rFonts w:ascii="Times New Roman" w:hAnsi="Times New Roman"/>
                <w:bCs/>
                <w:lang w:val="ru-RU"/>
              </w:rPr>
              <w:t xml:space="preserve"> </w:t>
            </w:r>
            <w:r w:rsidRPr="00126749">
              <w:rPr>
                <w:rFonts w:ascii="Times New Roman" w:hAnsi="Times New Roman"/>
                <w:bCs/>
                <w:lang w:val="ru-RU"/>
              </w:rPr>
              <w:t>и</w:t>
            </w:r>
            <w:r w:rsidR="00927A2D">
              <w:rPr>
                <w:rFonts w:ascii="Times New Roman" w:hAnsi="Times New Roman"/>
                <w:bCs/>
                <w:lang w:val="ru-RU"/>
              </w:rPr>
              <w:t xml:space="preserve"> </w:t>
            </w:r>
            <w:r w:rsidRPr="00126749">
              <w:rPr>
                <w:rFonts w:ascii="Times New Roman" w:hAnsi="Times New Roman"/>
                <w:bCs/>
                <w:lang w:val="ru-RU"/>
              </w:rPr>
              <w:t>знания),</w:t>
            </w:r>
            <w:r w:rsidR="00927A2D">
              <w:rPr>
                <w:rFonts w:ascii="Times New Roman" w:hAnsi="Times New Roman"/>
                <w:bCs/>
                <w:lang w:val="ru-RU"/>
              </w:rPr>
              <w:t xml:space="preserve"> </w:t>
            </w:r>
            <w:r w:rsidRPr="00126749">
              <w:rPr>
                <w:rFonts w:ascii="Times New Roman" w:hAnsi="Times New Roman"/>
                <w:bCs/>
                <w:lang w:val="ru-RU"/>
              </w:rPr>
              <w:t>соотнесенные</w:t>
            </w:r>
            <w:r w:rsidR="00927A2D">
              <w:rPr>
                <w:rFonts w:ascii="Times New Roman" w:hAnsi="Times New Roman"/>
                <w:bCs/>
                <w:lang w:val="ru-RU"/>
              </w:rPr>
              <w:t xml:space="preserve"> </w:t>
            </w:r>
            <w:r w:rsidRPr="00126749">
              <w:rPr>
                <w:rFonts w:ascii="Times New Roman" w:hAnsi="Times New Roman"/>
                <w:bCs/>
                <w:lang w:val="ru-RU"/>
              </w:rPr>
              <w:t>с</w:t>
            </w:r>
            <w:r w:rsidR="00927A2D">
              <w:rPr>
                <w:rFonts w:ascii="Times New Roman" w:hAnsi="Times New Roman"/>
                <w:bCs/>
                <w:lang w:val="ru-RU"/>
              </w:rPr>
              <w:t xml:space="preserve"> </w:t>
            </w:r>
            <w:r w:rsidRPr="00126749">
              <w:rPr>
                <w:rFonts w:ascii="Times New Roman" w:hAnsi="Times New Roman"/>
                <w:bCs/>
                <w:lang w:val="ru-RU"/>
              </w:rPr>
              <w:t>индикаторами</w:t>
            </w:r>
            <w:r w:rsidR="00927A2D">
              <w:rPr>
                <w:rFonts w:ascii="Times New Roman" w:hAnsi="Times New Roman"/>
                <w:bCs/>
                <w:lang w:val="ru-RU"/>
              </w:rPr>
              <w:t xml:space="preserve"> </w:t>
            </w:r>
            <w:r w:rsidRPr="00126749">
              <w:rPr>
                <w:rFonts w:ascii="Times New Roman" w:hAnsi="Times New Roman"/>
                <w:bCs/>
                <w:lang w:val="ru-RU"/>
              </w:rPr>
              <w:t>достижения</w:t>
            </w:r>
            <w:r w:rsidR="00927A2D">
              <w:rPr>
                <w:rFonts w:ascii="Times New Roman" w:hAnsi="Times New Roman"/>
                <w:bCs/>
                <w:lang w:val="ru-RU"/>
              </w:rPr>
              <w:t xml:space="preserve"> </w:t>
            </w:r>
            <w:r w:rsidRPr="00126749">
              <w:rPr>
                <w:rFonts w:ascii="Times New Roman" w:hAnsi="Times New Roman"/>
                <w:bCs/>
                <w:lang w:val="ru-RU"/>
              </w:rPr>
              <w:t>компетенции</w:t>
            </w:r>
          </w:p>
        </w:tc>
      </w:tr>
      <w:tr w:rsidR="002358A6" w:rsidRPr="00856C45" w14:paraId="35036E78" w14:textId="77777777" w:rsidTr="009B0CEF">
        <w:tc>
          <w:tcPr>
            <w:tcW w:w="964" w:type="dxa"/>
            <w:shd w:val="clear" w:color="auto" w:fill="auto"/>
          </w:tcPr>
          <w:p w14:paraId="4961F030" w14:textId="440718F4" w:rsidR="002358A6" w:rsidRPr="00126749" w:rsidRDefault="002358A6" w:rsidP="002358A6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bCs/>
              </w:rPr>
            </w:pPr>
            <w:r w:rsidRPr="00126749">
              <w:rPr>
                <w:rFonts w:ascii="Times New Roman" w:hAnsi="Times New Roman"/>
              </w:rPr>
              <w:t>ПКН-</w:t>
            </w:r>
            <w:r w:rsidRPr="00126749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2008" w:type="dxa"/>
            <w:shd w:val="clear" w:color="auto" w:fill="auto"/>
          </w:tcPr>
          <w:p w14:paraId="4D4832CF" w14:textId="643C36C8" w:rsidR="002358A6" w:rsidRPr="00126749" w:rsidRDefault="009B0CEF" w:rsidP="002358A6">
            <w:pPr>
              <w:tabs>
                <w:tab w:val="left" w:pos="540"/>
              </w:tabs>
              <w:contextualSpacing/>
              <w:rPr>
                <w:rFonts w:ascii="Times New Roman" w:hAnsi="Times New Roman"/>
                <w:bCs/>
                <w:lang w:val="ru-RU"/>
              </w:rPr>
            </w:pPr>
            <w:r w:rsidRPr="009B0CEF">
              <w:rPr>
                <w:rFonts w:ascii="Times New Roman" w:hAnsi="Times New Roman"/>
                <w:lang w:val="ru-RU" w:eastAsia="ru-RU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  <w:r>
              <w:rPr>
                <w:rFonts w:ascii="Times New Roman" w:hAnsi="Times New Roman"/>
                <w:lang w:val="ru-RU" w:eastAsia="ru-RU"/>
              </w:rPr>
              <w:t>.</w:t>
            </w:r>
          </w:p>
        </w:tc>
        <w:tc>
          <w:tcPr>
            <w:tcW w:w="2552" w:type="dxa"/>
            <w:shd w:val="clear" w:color="auto" w:fill="auto"/>
          </w:tcPr>
          <w:p w14:paraId="1FDBFADC" w14:textId="77777777" w:rsidR="00155F42" w:rsidRPr="00155F42" w:rsidRDefault="00155F42" w:rsidP="00155F4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55F42">
              <w:rPr>
                <w:rFonts w:ascii="Times New Roman" w:hAnsi="Times New Roman"/>
                <w:color w:val="000000"/>
                <w:lang w:val="ru-RU" w:eastAsia="ru-RU"/>
              </w:rP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14:paraId="207783A8" w14:textId="77777777" w:rsidR="00155F42" w:rsidRDefault="00155F42" w:rsidP="00155F4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14:paraId="103448D0" w14:textId="77777777" w:rsidR="00155F42" w:rsidRDefault="00155F42" w:rsidP="00155F4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14:paraId="6BCAD1A4" w14:textId="77777777" w:rsidR="00155F42" w:rsidRDefault="00155F42" w:rsidP="00155F4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14:paraId="0F0FBA3A" w14:textId="77777777" w:rsidR="00155F42" w:rsidRDefault="00155F42" w:rsidP="00155F4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14:paraId="04B2ED5A" w14:textId="77777777" w:rsidR="00155F42" w:rsidRDefault="00155F42" w:rsidP="00155F4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14:paraId="7CAF0678" w14:textId="77777777" w:rsidR="00155F42" w:rsidRDefault="00155F42" w:rsidP="00155F4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14:paraId="55338DCE" w14:textId="3DC654C6" w:rsidR="00155F42" w:rsidRPr="00155F42" w:rsidRDefault="00155F42" w:rsidP="00155F4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55F42">
              <w:rPr>
                <w:rFonts w:ascii="Times New Roman" w:hAnsi="Times New Roman"/>
                <w:color w:val="000000"/>
                <w:lang w:val="ru-RU" w:eastAsia="ru-RU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14:paraId="64F4C25C" w14:textId="77777777" w:rsidR="00155F42" w:rsidRDefault="00155F42" w:rsidP="00155F42">
            <w:pPr>
              <w:tabs>
                <w:tab w:val="left" w:pos="540"/>
              </w:tabs>
              <w:contextualSpacing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14:paraId="74C37DA1" w14:textId="77777777" w:rsidR="00155F42" w:rsidRDefault="00155F42" w:rsidP="00155F42">
            <w:pPr>
              <w:tabs>
                <w:tab w:val="left" w:pos="540"/>
              </w:tabs>
              <w:contextualSpacing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14:paraId="691942CA" w14:textId="77777777" w:rsidR="00155F42" w:rsidRDefault="00155F42" w:rsidP="00155F42">
            <w:pPr>
              <w:tabs>
                <w:tab w:val="left" w:pos="540"/>
              </w:tabs>
              <w:contextualSpacing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14:paraId="4CE8B6C6" w14:textId="77777777" w:rsidR="00155F42" w:rsidRDefault="00155F42" w:rsidP="00155F42">
            <w:pPr>
              <w:tabs>
                <w:tab w:val="left" w:pos="540"/>
              </w:tabs>
              <w:contextualSpacing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14:paraId="0C206DE6" w14:textId="77777777" w:rsidR="00155F42" w:rsidRDefault="00155F42" w:rsidP="00155F42">
            <w:pPr>
              <w:tabs>
                <w:tab w:val="left" w:pos="540"/>
              </w:tabs>
              <w:contextualSpacing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14:paraId="1D841968" w14:textId="77777777" w:rsidR="00155F42" w:rsidRDefault="00155F42" w:rsidP="00155F42">
            <w:pPr>
              <w:tabs>
                <w:tab w:val="left" w:pos="540"/>
              </w:tabs>
              <w:contextualSpacing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14:paraId="29CD3850" w14:textId="77777777" w:rsidR="00155F42" w:rsidRDefault="00155F42" w:rsidP="00155F42">
            <w:pPr>
              <w:tabs>
                <w:tab w:val="left" w:pos="540"/>
              </w:tabs>
              <w:contextualSpacing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14:paraId="382D9A2F" w14:textId="77777777" w:rsidR="00155F42" w:rsidRDefault="00155F42" w:rsidP="00155F42">
            <w:pPr>
              <w:tabs>
                <w:tab w:val="left" w:pos="540"/>
              </w:tabs>
              <w:contextualSpacing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14:paraId="5477C767" w14:textId="77777777" w:rsidR="00155F42" w:rsidRDefault="00155F42" w:rsidP="00155F42">
            <w:pPr>
              <w:tabs>
                <w:tab w:val="left" w:pos="540"/>
              </w:tabs>
              <w:contextualSpacing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14:paraId="544A3E04" w14:textId="77777777" w:rsidR="00155F42" w:rsidRDefault="00155F42" w:rsidP="00155F42">
            <w:pPr>
              <w:tabs>
                <w:tab w:val="left" w:pos="540"/>
              </w:tabs>
              <w:contextualSpacing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14:paraId="653DD047" w14:textId="77777777" w:rsidR="00155F42" w:rsidRDefault="00155F42" w:rsidP="00155F42">
            <w:pPr>
              <w:tabs>
                <w:tab w:val="left" w:pos="540"/>
              </w:tabs>
              <w:contextualSpacing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14:paraId="74828538" w14:textId="77777777" w:rsidR="00155F42" w:rsidRDefault="00155F42" w:rsidP="00155F42">
            <w:pPr>
              <w:tabs>
                <w:tab w:val="left" w:pos="540"/>
              </w:tabs>
              <w:contextualSpacing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14:paraId="4FEF7507" w14:textId="77777777" w:rsidR="00155F42" w:rsidRDefault="00155F42" w:rsidP="00155F42">
            <w:pPr>
              <w:tabs>
                <w:tab w:val="left" w:pos="540"/>
              </w:tabs>
              <w:contextualSpacing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14:paraId="01BB7514" w14:textId="0A9D4F14" w:rsidR="002358A6" w:rsidRPr="00126749" w:rsidRDefault="00155F42" w:rsidP="00155F42">
            <w:pPr>
              <w:tabs>
                <w:tab w:val="left" w:pos="540"/>
              </w:tabs>
              <w:contextualSpacing/>
              <w:rPr>
                <w:rFonts w:ascii="Times New Roman" w:hAnsi="Times New Roman"/>
                <w:bCs/>
                <w:lang w:val="ru-RU"/>
              </w:rPr>
            </w:pPr>
            <w:r w:rsidRPr="00155F42">
              <w:rPr>
                <w:rFonts w:ascii="Times New Roman" w:hAnsi="Times New Roman"/>
                <w:color w:val="000000"/>
                <w:lang w:val="ru-RU" w:eastAsia="ru-RU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4507" w:type="dxa"/>
            <w:shd w:val="clear" w:color="auto" w:fill="auto"/>
          </w:tcPr>
          <w:p w14:paraId="128ADB3A" w14:textId="77777777" w:rsidR="002358A6" w:rsidRPr="00126749" w:rsidRDefault="002358A6" w:rsidP="002358A6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  <w:r w:rsidRPr="00126749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lastRenderedPageBreak/>
              <w:t>Знать:</w:t>
            </w:r>
          </w:p>
          <w:p w14:paraId="7408F7F7" w14:textId="6FB49962" w:rsidR="002358A6" w:rsidRPr="00126749" w:rsidRDefault="002358A6" w:rsidP="002358A6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1.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Основные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экономические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концепции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модели.</w:t>
            </w:r>
          </w:p>
          <w:p w14:paraId="171DABE7" w14:textId="10D135AC" w:rsidR="002358A6" w:rsidRPr="00126749" w:rsidRDefault="002358A6" w:rsidP="002358A6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2.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Ключевые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школы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экономической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мысли.</w:t>
            </w:r>
          </w:p>
          <w:p w14:paraId="6858896B" w14:textId="2EF43853" w:rsidR="002358A6" w:rsidRPr="00126749" w:rsidRDefault="002358A6" w:rsidP="002358A6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3.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Актуальные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направления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развития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экономической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науки.</w:t>
            </w:r>
          </w:p>
          <w:p w14:paraId="427884A8" w14:textId="77777777" w:rsidR="002358A6" w:rsidRPr="00126749" w:rsidRDefault="002358A6" w:rsidP="002358A6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26749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>Уметь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:</w:t>
            </w:r>
          </w:p>
          <w:p w14:paraId="2485F94C" w14:textId="2BACE4B9" w:rsidR="002358A6" w:rsidRPr="00126749" w:rsidRDefault="002358A6" w:rsidP="002358A6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1.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Применять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категориальный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научный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аппарат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для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анализа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экономических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явлений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процессов,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проводить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качественный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количественный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анализ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данных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с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использованием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соответствующих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методов.</w:t>
            </w:r>
          </w:p>
          <w:p w14:paraId="42B9B166" w14:textId="60606512" w:rsidR="002358A6" w:rsidRPr="00126749" w:rsidRDefault="002358A6" w:rsidP="002358A6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2.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Интерпретировать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оценивать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результаты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исследований,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проведенных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по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экономическим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темам,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делать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выводы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предлагать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решения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на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базе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полученных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данных.</w:t>
            </w:r>
          </w:p>
          <w:p w14:paraId="68D77942" w14:textId="77777777" w:rsidR="002358A6" w:rsidRPr="00126749" w:rsidRDefault="002358A6" w:rsidP="002358A6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14:paraId="2D53C5B3" w14:textId="77777777" w:rsidR="002358A6" w:rsidRPr="00126749" w:rsidRDefault="002358A6" w:rsidP="002358A6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  <w:r w:rsidRPr="00126749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>Знать:</w:t>
            </w:r>
          </w:p>
          <w:p w14:paraId="01D42D03" w14:textId="279412B9" w:rsidR="002358A6" w:rsidRPr="00126749" w:rsidRDefault="002358A6" w:rsidP="002358A6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1.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Основные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современные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экономические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процессы.</w:t>
            </w:r>
          </w:p>
          <w:p w14:paraId="43CF7C6B" w14:textId="6A81C8E0" w:rsidR="002358A6" w:rsidRPr="00126749" w:rsidRDefault="002358A6" w:rsidP="002358A6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2.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Связь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экономических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процессов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с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другими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общественными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явлениями,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включая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политические,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социокультурные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экологические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аспекты.</w:t>
            </w:r>
          </w:p>
          <w:p w14:paraId="09E4F4C9" w14:textId="35B9E250" w:rsidR="002358A6" w:rsidRPr="00126749" w:rsidRDefault="002358A6" w:rsidP="002358A6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3.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Текущие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социально-экономические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проблемы,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стоящие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перед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обществом.</w:t>
            </w:r>
          </w:p>
          <w:p w14:paraId="2E545137" w14:textId="77777777" w:rsidR="002358A6" w:rsidRPr="00126749" w:rsidRDefault="002358A6" w:rsidP="002358A6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26749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>Уметь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:</w:t>
            </w:r>
          </w:p>
          <w:p w14:paraId="73BC7202" w14:textId="4E1C966E" w:rsidR="002358A6" w:rsidRPr="00126749" w:rsidRDefault="002358A6" w:rsidP="002358A6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1.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Анализировать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сущность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особенности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экономических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процессов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с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учетом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взаимосвязей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с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другими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аспектами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общественной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жизни.</w:t>
            </w:r>
          </w:p>
          <w:p w14:paraId="1F6EBE6D" w14:textId="613AFDD3" w:rsidR="002358A6" w:rsidRPr="00126749" w:rsidRDefault="002358A6" w:rsidP="002358A6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2.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Критически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оценивать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современные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социально-экономические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проблемы,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идентифицировать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корни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причины,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а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также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предлагать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аргументированные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подходы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к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решению.</w:t>
            </w:r>
          </w:p>
          <w:p w14:paraId="768C0D46" w14:textId="5E5335CA" w:rsidR="002358A6" w:rsidRPr="00126749" w:rsidRDefault="002358A6" w:rsidP="002358A6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3.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Эффективно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коммуницировать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аргументировать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свои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взгляды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решения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по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сложным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экономическим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социальным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lastRenderedPageBreak/>
              <w:t>вопросам,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способствуя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конструктивному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диалогу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поиску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согласия.</w:t>
            </w:r>
          </w:p>
          <w:p w14:paraId="75E620AD" w14:textId="77777777" w:rsidR="002358A6" w:rsidRPr="00126749" w:rsidRDefault="002358A6" w:rsidP="002358A6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14:paraId="18807C92" w14:textId="77777777" w:rsidR="002358A6" w:rsidRPr="00126749" w:rsidRDefault="002358A6" w:rsidP="002358A6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  <w:r w:rsidRPr="00126749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>Знать:</w:t>
            </w:r>
          </w:p>
          <w:p w14:paraId="143799ED" w14:textId="5D6ABB6C" w:rsidR="002358A6" w:rsidRPr="00126749" w:rsidRDefault="002358A6" w:rsidP="002358A6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1.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Основные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источники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научных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знаний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экономической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информации.</w:t>
            </w:r>
          </w:p>
          <w:p w14:paraId="3418C502" w14:textId="361337B0" w:rsidR="002358A6" w:rsidRPr="00126749" w:rsidRDefault="002358A6" w:rsidP="002358A6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2.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Различные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источники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информации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для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проведения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исследований,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анализа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экономических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явлений,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разработки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стратегий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для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организаций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государства.</w:t>
            </w:r>
          </w:p>
          <w:p w14:paraId="354AA223" w14:textId="10A52E80" w:rsidR="002358A6" w:rsidRPr="00126749" w:rsidRDefault="002358A6" w:rsidP="002358A6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3.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Основные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направления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экономической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политики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государства,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включая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фискальную,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монетарную,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внешнеторговую,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инновационную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политику,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регулирование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рынков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т.д.</w:t>
            </w:r>
          </w:p>
          <w:p w14:paraId="6E896DFD" w14:textId="77777777" w:rsidR="002358A6" w:rsidRPr="00126749" w:rsidRDefault="002358A6" w:rsidP="002358A6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26749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>Уметь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:</w:t>
            </w:r>
          </w:p>
          <w:p w14:paraId="294D7F71" w14:textId="11D5EBFF" w:rsidR="002358A6" w:rsidRPr="00126749" w:rsidRDefault="002358A6" w:rsidP="002358A6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1.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Эффективно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пользоваться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источниками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научных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знаний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экономической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информации,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проводить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качественный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анализ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данных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из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различных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источников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для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принятия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обоснованных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решений.</w:t>
            </w:r>
          </w:p>
          <w:p w14:paraId="1D1EE7B2" w14:textId="0CDB2F29" w:rsidR="002358A6" w:rsidRPr="00126749" w:rsidRDefault="002358A6" w:rsidP="002358A6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2.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Извлекать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интерпретировать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информацию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из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научных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статей,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отчетов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других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источников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для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проведения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исследований,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написания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аналитических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материалов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презентаций.</w:t>
            </w:r>
          </w:p>
          <w:p w14:paraId="6068F171" w14:textId="381EEA51" w:rsidR="002358A6" w:rsidRPr="00126749" w:rsidRDefault="002358A6" w:rsidP="002358A6">
            <w:pPr>
              <w:tabs>
                <w:tab w:val="left" w:pos="540"/>
              </w:tabs>
              <w:contextualSpacing/>
              <w:rPr>
                <w:rFonts w:ascii="Times New Roman" w:hAnsi="Times New Roman"/>
                <w:bCs/>
                <w:lang w:val="ru-RU"/>
              </w:rPr>
            </w:pP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3.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Формулировать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рекомендации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для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разработки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экономической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политики,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с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учетом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изученных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анализируемых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направлений,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аргументированно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отстаивать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свои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взгляды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на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данном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направлении.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</w:p>
        </w:tc>
      </w:tr>
      <w:tr w:rsidR="00126749" w:rsidRPr="00856C45" w14:paraId="4B6F0AD4" w14:textId="77777777" w:rsidTr="009B0CEF">
        <w:tc>
          <w:tcPr>
            <w:tcW w:w="964" w:type="dxa"/>
            <w:shd w:val="clear" w:color="auto" w:fill="auto"/>
          </w:tcPr>
          <w:p w14:paraId="5FB1B314" w14:textId="6818BE91" w:rsidR="00126749" w:rsidRPr="00126749" w:rsidRDefault="00126749" w:rsidP="00126749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</w:rPr>
            </w:pPr>
            <w:r w:rsidRPr="00126749">
              <w:rPr>
                <w:rFonts w:ascii="Times New Roman" w:hAnsi="Times New Roman"/>
              </w:rPr>
              <w:lastRenderedPageBreak/>
              <w:t>ПКН-6</w:t>
            </w:r>
          </w:p>
        </w:tc>
        <w:tc>
          <w:tcPr>
            <w:tcW w:w="2008" w:type="dxa"/>
            <w:shd w:val="clear" w:color="auto" w:fill="auto"/>
          </w:tcPr>
          <w:p w14:paraId="3F2FFD07" w14:textId="46E9D272" w:rsidR="00126749" w:rsidRPr="00126749" w:rsidRDefault="00155F42" w:rsidP="00126749">
            <w:pPr>
              <w:tabs>
                <w:tab w:val="left" w:pos="540"/>
              </w:tabs>
              <w:contextualSpacing/>
              <w:rPr>
                <w:rFonts w:ascii="Times New Roman" w:hAnsi="Times New Roman"/>
                <w:lang w:val="ru-RU"/>
              </w:rPr>
            </w:pPr>
            <w:r w:rsidRPr="00155F42">
              <w:rPr>
                <w:rFonts w:ascii="Times New Roman" w:hAnsi="Times New Roman"/>
                <w:lang w:val="ru-RU" w:eastAsia="ru-RU"/>
              </w:rPr>
              <w:t>Способность предлагать решения профессиональных задач в меняющихся финансово-экономических условиях</w:t>
            </w:r>
            <w:r>
              <w:rPr>
                <w:rFonts w:ascii="Times New Roman" w:hAnsi="Times New Roman"/>
                <w:lang w:val="ru-RU" w:eastAsia="ru-RU"/>
              </w:rPr>
              <w:t>.</w:t>
            </w:r>
          </w:p>
        </w:tc>
        <w:tc>
          <w:tcPr>
            <w:tcW w:w="2552" w:type="dxa"/>
            <w:shd w:val="clear" w:color="auto" w:fill="auto"/>
          </w:tcPr>
          <w:p w14:paraId="74ABE0D6" w14:textId="77777777" w:rsidR="00155F42" w:rsidRPr="00155F42" w:rsidRDefault="00155F42" w:rsidP="00155F42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155F42">
              <w:rPr>
                <w:rFonts w:ascii="Times New Roman" w:hAnsi="Times New Roman"/>
                <w:lang w:val="ru-RU" w:eastAsia="ru-RU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36E87871" w14:textId="77777777" w:rsidR="00155F42" w:rsidRDefault="00155F42" w:rsidP="00155F42">
            <w:pPr>
              <w:rPr>
                <w:rFonts w:ascii="Times New Roman" w:hAnsi="Times New Roman"/>
                <w:lang w:val="ru-RU" w:eastAsia="ru-RU"/>
              </w:rPr>
            </w:pPr>
          </w:p>
          <w:p w14:paraId="67802207" w14:textId="77777777" w:rsidR="00155F42" w:rsidRDefault="00155F42" w:rsidP="00155F42">
            <w:pPr>
              <w:rPr>
                <w:rFonts w:ascii="Times New Roman" w:hAnsi="Times New Roman"/>
                <w:lang w:val="ru-RU" w:eastAsia="ru-RU"/>
              </w:rPr>
            </w:pPr>
          </w:p>
          <w:p w14:paraId="6E6AAB7E" w14:textId="77777777" w:rsidR="00155F42" w:rsidRDefault="00155F42" w:rsidP="00155F42">
            <w:pPr>
              <w:rPr>
                <w:rFonts w:ascii="Times New Roman" w:hAnsi="Times New Roman"/>
                <w:lang w:val="ru-RU" w:eastAsia="ru-RU"/>
              </w:rPr>
            </w:pPr>
          </w:p>
          <w:p w14:paraId="1E7D784B" w14:textId="77777777" w:rsidR="00155F42" w:rsidRDefault="00155F42" w:rsidP="00155F42">
            <w:pPr>
              <w:rPr>
                <w:rFonts w:ascii="Times New Roman" w:hAnsi="Times New Roman"/>
                <w:lang w:val="ru-RU" w:eastAsia="ru-RU"/>
              </w:rPr>
            </w:pPr>
          </w:p>
          <w:p w14:paraId="44947B73" w14:textId="77777777" w:rsidR="00155F42" w:rsidRDefault="00155F42" w:rsidP="00155F42">
            <w:pPr>
              <w:rPr>
                <w:rFonts w:ascii="Times New Roman" w:hAnsi="Times New Roman"/>
                <w:lang w:val="ru-RU" w:eastAsia="ru-RU"/>
              </w:rPr>
            </w:pPr>
          </w:p>
          <w:p w14:paraId="62726454" w14:textId="77777777" w:rsidR="00155F42" w:rsidRDefault="00155F42" w:rsidP="00155F42">
            <w:pPr>
              <w:rPr>
                <w:rFonts w:ascii="Times New Roman" w:hAnsi="Times New Roman"/>
                <w:lang w:val="ru-RU" w:eastAsia="ru-RU"/>
              </w:rPr>
            </w:pPr>
          </w:p>
          <w:p w14:paraId="739BADE2" w14:textId="77777777" w:rsidR="00155F42" w:rsidRDefault="00155F42" w:rsidP="00155F42">
            <w:pPr>
              <w:rPr>
                <w:rFonts w:ascii="Times New Roman" w:hAnsi="Times New Roman"/>
                <w:lang w:val="ru-RU" w:eastAsia="ru-RU"/>
              </w:rPr>
            </w:pPr>
          </w:p>
          <w:p w14:paraId="76BFE8AA" w14:textId="77777777" w:rsidR="00155F42" w:rsidRDefault="00155F42" w:rsidP="00155F42">
            <w:pPr>
              <w:rPr>
                <w:rFonts w:ascii="Times New Roman" w:hAnsi="Times New Roman"/>
                <w:lang w:val="ru-RU" w:eastAsia="ru-RU"/>
              </w:rPr>
            </w:pPr>
          </w:p>
          <w:p w14:paraId="3112EC4C" w14:textId="77777777" w:rsidR="00155F42" w:rsidRDefault="00155F42" w:rsidP="00155F42">
            <w:pPr>
              <w:rPr>
                <w:rFonts w:ascii="Times New Roman" w:hAnsi="Times New Roman"/>
                <w:lang w:val="ru-RU" w:eastAsia="ru-RU"/>
              </w:rPr>
            </w:pPr>
          </w:p>
          <w:p w14:paraId="24446BC8" w14:textId="77777777" w:rsidR="00155F42" w:rsidRDefault="00155F42" w:rsidP="00155F42">
            <w:pPr>
              <w:rPr>
                <w:rFonts w:ascii="Times New Roman" w:hAnsi="Times New Roman"/>
                <w:lang w:val="ru-RU" w:eastAsia="ru-RU"/>
              </w:rPr>
            </w:pPr>
          </w:p>
          <w:p w14:paraId="0F20C4B2" w14:textId="77777777" w:rsidR="00155F42" w:rsidRDefault="00155F42" w:rsidP="00155F42">
            <w:pPr>
              <w:rPr>
                <w:rFonts w:ascii="Times New Roman" w:hAnsi="Times New Roman"/>
                <w:lang w:val="ru-RU" w:eastAsia="ru-RU"/>
              </w:rPr>
            </w:pPr>
          </w:p>
          <w:p w14:paraId="08BBBC3D" w14:textId="77777777" w:rsidR="00155F42" w:rsidRDefault="00155F42" w:rsidP="00155F42">
            <w:pPr>
              <w:rPr>
                <w:rFonts w:ascii="Times New Roman" w:hAnsi="Times New Roman"/>
                <w:lang w:val="ru-RU" w:eastAsia="ru-RU"/>
              </w:rPr>
            </w:pPr>
          </w:p>
          <w:p w14:paraId="04E02DF5" w14:textId="77777777" w:rsidR="00155F42" w:rsidRDefault="00155F42" w:rsidP="00155F42">
            <w:pPr>
              <w:rPr>
                <w:rFonts w:ascii="Times New Roman" w:hAnsi="Times New Roman"/>
                <w:lang w:val="ru-RU" w:eastAsia="ru-RU"/>
              </w:rPr>
            </w:pPr>
          </w:p>
          <w:p w14:paraId="0006BFBA" w14:textId="77777777" w:rsidR="00155F42" w:rsidRDefault="00155F42" w:rsidP="00155F42">
            <w:pPr>
              <w:rPr>
                <w:rFonts w:ascii="Times New Roman" w:hAnsi="Times New Roman"/>
                <w:lang w:val="ru-RU" w:eastAsia="ru-RU"/>
              </w:rPr>
            </w:pPr>
          </w:p>
          <w:p w14:paraId="1E3CF906" w14:textId="77777777" w:rsidR="00155F42" w:rsidRDefault="00155F42" w:rsidP="00155F42">
            <w:pPr>
              <w:rPr>
                <w:rFonts w:ascii="Times New Roman" w:hAnsi="Times New Roman"/>
                <w:lang w:val="ru-RU" w:eastAsia="ru-RU"/>
              </w:rPr>
            </w:pPr>
          </w:p>
          <w:p w14:paraId="3EBCBE3F" w14:textId="77777777" w:rsidR="00155F42" w:rsidRDefault="00155F42" w:rsidP="00155F42">
            <w:pPr>
              <w:rPr>
                <w:rFonts w:ascii="Times New Roman" w:hAnsi="Times New Roman"/>
                <w:lang w:val="ru-RU" w:eastAsia="ru-RU"/>
              </w:rPr>
            </w:pPr>
          </w:p>
          <w:p w14:paraId="5282D322" w14:textId="45AB4E61" w:rsidR="00155F42" w:rsidRDefault="00155F42" w:rsidP="00155F42">
            <w:pPr>
              <w:rPr>
                <w:rFonts w:ascii="Times New Roman" w:hAnsi="Times New Roman"/>
                <w:lang w:val="ru-RU" w:eastAsia="ru-RU"/>
              </w:rPr>
            </w:pPr>
          </w:p>
          <w:p w14:paraId="4C301ADE" w14:textId="229BEA93" w:rsidR="00126749" w:rsidRPr="00126749" w:rsidRDefault="00155F42" w:rsidP="00155F42">
            <w:pPr>
              <w:rPr>
                <w:rFonts w:ascii="Times New Roman" w:hAnsi="Times New Roman"/>
                <w:lang w:val="ru-RU"/>
              </w:rPr>
            </w:pPr>
            <w:r w:rsidRPr="00155F42">
              <w:rPr>
                <w:rFonts w:ascii="Times New Roman" w:hAnsi="Times New Roman"/>
                <w:lang w:val="ru-RU" w:eastAsia="ru-RU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4507" w:type="dxa"/>
            <w:shd w:val="clear" w:color="auto" w:fill="auto"/>
          </w:tcPr>
          <w:p w14:paraId="62A39113" w14:textId="77777777" w:rsidR="00126749" w:rsidRPr="00126749" w:rsidRDefault="00126749" w:rsidP="0012674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  <w:r w:rsidRPr="00126749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lastRenderedPageBreak/>
              <w:t>Знать:</w:t>
            </w:r>
          </w:p>
          <w:p w14:paraId="380183A2" w14:textId="5A9400CE" w:rsidR="00126749" w:rsidRPr="00126749" w:rsidRDefault="00126749" w:rsidP="0012674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1.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Основы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анализа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деятельности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экономического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субъекта,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включая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методы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инструменты.</w:t>
            </w:r>
          </w:p>
          <w:p w14:paraId="2D23AFC0" w14:textId="3E57A82B" w:rsidR="00126749" w:rsidRPr="00126749" w:rsidRDefault="00126749" w:rsidP="0012674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2.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Логику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проведения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SWOT-анализа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других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стратегических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методов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для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выявления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сильных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слабых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сторон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предприятия,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возможностей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угроз.</w:t>
            </w:r>
          </w:p>
          <w:p w14:paraId="4D1A20AE" w14:textId="12AD2F14" w:rsidR="00126749" w:rsidRPr="00126749" w:rsidRDefault="00126749" w:rsidP="0012674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3.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Понимание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принципов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обоснования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оперативных,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тактических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стратегических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управленческих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решений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на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основе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проведенного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анализа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использования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экономических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моделей.</w:t>
            </w:r>
          </w:p>
          <w:p w14:paraId="74ABE490" w14:textId="77777777" w:rsidR="00126749" w:rsidRPr="00126749" w:rsidRDefault="00126749" w:rsidP="0012674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26749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>Уметь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:</w:t>
            </w:r>
          </w:p>
          <w:p w14:paraId="016C503E" w14:textId="741600B9" w:rsidR="00126749" w:rsidRPr="00126749" w:rsidRDefault="00126749" w:rsidP="0012674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1.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Применять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различные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методы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анализа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для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выявления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проблем,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возможностей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рисков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в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деятельности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экономического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субъекта.</w:t>
            </w:r>
          </w:p>
          <w:p w14:paraId="334F0B9A" w14:textId="766A029B" w:rsidR="00126749" w:rsidRPr="00126749" w:rsidRDefault="00126749" w:rsidP="0012674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2.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Формировать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аргументированные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предложения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по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улучшению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управления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экономическим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субъектом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на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основе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проведенного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анализа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определения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ключевых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направлений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развития.</w:t>
            </w:r>
          </w:p>
          <w:p w14:paraId="7A7CEBCF" w14:textId="5A45ADF2" w:rsidR="00126749" w:rsidRPr="00126749" w:rsidRDefault="00126749" w:rsidP="0012674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3.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Принимать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обоснованные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управленческие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решения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на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основе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полученных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данных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аналитических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выводов,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учитывая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оперативные,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тактические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стратегические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lastRenderedPageBreak/>
              <w:t>аспекты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управления.</w:t>
            </w:r>
          </w:p>
          <w:p w14:paraId="256F59E0" w14:textId="77777777" w:rsidR="00126749" w:rsidRPr="00126749" w:rsidRDefault="00126749" w:rsidP="0012674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bCs/>
                <w:lang w:val="ru-RU"/>
              </w:rPr>
            </w:pPr>
          </w:p>
          <w:p w14:paraId="3BD7B760" w14:textId="77777777" w:rsidR="00126749" w:rsidRPr="00126749" w:rsidRDefault="00126749" w:rsidP="0012674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  <w:r w:rsidRPr="00126749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>Знать:</w:t>
            </w:r>
          </w:p>
          <w:p w14:paraId="5DA29EE9" w14:textId="52768DFA" w:rsidR="00126749" w:rsidRPr="00126749" w:rsidRDefault="00126749" w:rsidP="0012674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1.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Основы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теории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неопределенности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рисков,</w:t>
            </w:r>
          </w:p>
          <w:p w14:paraId="42B743F6" w14:textId="0C3C6780" w:rsidR="00126749" w:rsidRPr="00126749" w:rsidRDefault="00126749" w:rsidP="0012674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2.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Методы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сбора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анализа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данных.</w:t>
            </w:r>
          </w:p>
          <w:p w14:paraId="0BB6FCC0" w14:textId="001853C0" w:rsidR="00126749" w:rsidRPr="00126749" w:rsidRDefault="00126749" w:rsidP="0012674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3.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Принципы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формирования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стратегий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решений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для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решения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профессиональных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задач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в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ситуациях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неопределенности.</w:t>
            </w:r>
          </w:p>
          <w:p w14:paraId="060B1710" w14:textId="77777777" w:rsidR="00126749" w:rsidRPr="00126749" w:rsidRDefault="00126749" w:rsidP="0012674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26749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>Уметь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:</w:t>
            </w:r>
          </w:p>
          <w:p w14:paraId="728074F6" w14:textId="196E88A6" w:rsidR="00126749" w:rsidRPr="00126749" w:rsidRDefault="00126749" w:rsidP="0012674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1.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Анализировать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сущность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особенности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экономических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процессов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с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учетом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взаимосвязей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с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другими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аспектами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общественной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жизни.</w:t>
            </w:r>
          </w:p>
          <w:p w14:paraId="4513EB64" w14:textId="0FC50D73" w:rsidR="00126749" w:rsidRPr="00126749" w:rsidRDefault="00126749" w:rsidP="0012674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2.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Критически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оценивать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современные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социально-экономические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проблемы.</w:t>
            </w:r>
          </w:p>
          <w:p w14:paraId="44E97660" w14:textId="326ADCEF" w:rsidR="00126749" w:rsidRPr="00126749" w:rsidRDefault="00126749" w:rsidP="00126749">
            <w:pPr>
              <w:widowControl/>
              <w:adjustRightInd w:val="0"/>
              <w:rPr>
                <w:rFonts w:ascii="Times New Roman" w:hAnsi="Times New Roman"/>
                <w:lang w:val="ru-RU" w:eastAsia="ru-RU"/>
              </w:rPr>
            </w:pP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3.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Эффективно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коммуницировать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аргументировать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свои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взгляды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решения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по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сложным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экономическим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социальным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вопросам.</w:t>
            </w:r>
          </w:p>
        </w:tc>
      </w:tr>
      <w:tr w:rsidR="002A1961" w:rsidRPr="00856C45" w14:paraId="70E4AC2B" w14:textId="77777777" w:rsidTr="00155F42">
        <w:trPr>
          <w:trHeight w:val="840"/>
        </w:trPr>
        <w:tc>
          <w:tcPr>
            <w:tcW w:w="964" w:type="dxa"/>
            <w:shd w:val="clear" w:color="auto" w:fill="auto"/>
          </w:tcPr>
          <w:p w14:paraId="7DFF4B91" w14:textId="77777777" w:rsidR="00454E65" w:rsidRPr="002A1961" w:rsidRDefault="00454E65" w:rsidP="00454E65">
            <w:pPr>
              <w:rPr>
                <w:rFonts w:ascii="Times New Roman" w:hAnsi="Times New Roman"/>
              </w:rPr>
            </w:pPr>
            <w:r w:rsidRPr="002A1961">
              <w:rPr>
                <w:rFonts w:ascii="Times New Roman" w:hAnsi="Times New Roman"/>
              </w:rPr>
              <w:lastRenderedPageBreak/>
              <w:t>ПКП-1</w:t>
            </w:r>
          </w:p>
        </w:tc>
        <w:tc>
          <w:tcPr>
            <w:tcW w:w="2008" w:type="dxa"/>
            <w:shd w:val="clear" w:color="auto" w:fill="auto"/>
          </w:tcPr>
          <w:p w14:paraId="4602F0BD" w14:textId="03914EA4" w:rsidR="00454E65" w:rsidRPr="002A1961" w:rsidRDefault="00155F42" w:rsidP="00126749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155F42">
              <w:rPr>
                <w:rFonts w:ascii="Times New Roman" w:hAnsi="Times New Roman"/>
                <w:lang w:val="ru-RU"/>
              </w:rPr>
              <w:t xml:space="preserve">Способность анализировать бизнес-процессы и бизнес-модели, обосновывать пути их оптимизации с использованием </w:t>
            </w:r>
            <w:r w:rsidRPr="00155F42">
              <w:rPr>
                <w:rFonts w:ascii="Times New Roman" w:hAnsi="Times New Roman"/>
                <w:bCs/>
                <w:lang w:val="ru-RU"/>
              </w:rPr>
              <w:t>современных</w:t>
            </w:r>
            <w:r w:rsidRPr="00155F42">
              <w:rPr>
                <w:rFonts w:ascii="Times New Roman" w:hAnsi="Times New Roman"/>
                <w:lang w:val="ru-RU"/>
              </w:rPr>
              <w:t xml:space="preserve"> </w:t>
            </w:r>
            <w:r w:rsidRPr="00155F42">
              <w:rPr>
                <w:rFonts w:ascii="Times New Roman" w:hAnsi="Times New Roman"/>
                <w:bCs/>
                <w:lang w:val="ru-RU"/>
              </w:rPr>
              <w:t>информационных технологий</w:t>
            </w:r>
            <w:r>
              <w:rPr>
                <w:rFonts w:ascii="Times New Roman" w:hAnsi="Times New Roman"/>
                <w:bCs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5805E" w14:textId="77777777" w:rsidR="00155F42" w:rsidRPr="00155F42" w:rsidRDefault="00155F42" w:rsidP="00155F42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155F42">
              <w:rPr>
                <w:rFonts w:ascii="Times New Roman" w:hAnsi="Times New Roman"/>
                <w:lang w:val="ru-RU"/>
              </w:rPr>
              <w:t>1. Анализирует бизнес-процессы экономических субъектов, рассчитывает и интерпретирует показатели их деятельности.</w:t>
            </w:r>
          </w:p>
          <w:p w14:paraId="71F37BE1" w14:textId="77777777" w:rsidR="00155F42" w:rsidRDefault="00155F42" w:rsidP="00155F42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42C52E82" w14:textId="77777777" w:rsidR="00155F42" w:rsidRDefault="00155F42" w:rsidP="00155F42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282DF44D" w14:textId="77777777" w:rsidR="00155F42" w:rsidRDefault="00155F42" w:rsidP="00155F42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47C386EB" w14:textId="77777777" w:rsidR="00155F42" w:rsidRDefault="00155F42" w:rsidP="00155F42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2AF8C420" w14:textId="77777777" w:rsidR="00155F42" w:rsidRDefault="00155F42" w:rsidP="00155F42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014BBF9D" w14:textId="77777777" w:rsidR="00155F42" w:rsidRDefault="00155F42" w:rsidP="00155F42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16C2F2F6" w14:textId="77777777" w:rsidR="00155F42" w:rsidRDefault="00155F42" w:rsidP="00155F42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2AD32C3F" w14:textId="77777777" w:rsidR="00155F42" w:rsidRDefault="00155F42" w:rsidP="00155F42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51C9097C" w14:textId="77777777" w:rsidR="00155F42" w:rsidRDefault="00155F42" w:rsidP="00155F42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27F51FF2" w14:textId="77777777" w:rsidR="00155F42" w:rsidRDefault="00155F42" w:rsidP="00155F42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754B5287" w14:textId="77777777" w:rsidR="00155F42" w:rsidRDefault="00155F42" w:rsidP="00155F42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36387A98" w14:textId="77777777" w:rsidR="00155F42" w:rsidRDefault="00155F42" w:rsidP="00155F42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79E81733" w14:textId="77777777" w:rsidR="00155F42" w:rsidRDefault="00155F42" w:rsidP="00155F42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4FA7CCE9" w14:textId="77777777" w:rsidR="00155F42" w:rsidRDefault="00155F42" w:rsidP="00155F42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2FC813CD" w14:textId="77777777" w:rsidR="00155F42" w:rsidRDefault="00155F42" w:rsidP="00155F42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46F944BE" w14:textId="2A418CEC" w:rsidR="00454E65" w:rsidRPr="002A1961" w:rsidRDefault="00155F42" w:rsidP="00155F42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155F42">
              <w:rPr>
                <w:rFonts w:ascii="Times New Roman" w:hAnsi="Times New Roman"/>
                <w:lang w:val="ru-RU"/>
              </w:rPr>
              <w:t>2. Владеет навыками аналитического обоснования путей оптимизации бизнес-моделей организаций с использованием современных информационных технологий.</w:t>
            </w:r>
          </w:p>
        </w:tc>
        <w:tc>
          <w:tcPr>
            <w:tcW w:w="4507" w:type="dxa"/>
            <w:shd w:val="clear" w:color="auto" w:fill="auto"/>
          </w:tcPr>
          <w:p w14:paraId="05CC7D6F" w14:textId="77777777" w:rsidR="002A1961" w:rsidRPr="002A1961" w:rsidRDefault="002A1961" w:rsidP="002A196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2A1961">
              <w:rPr>
                <w:rFonts w:ascii="Times New Roman" w:hAnsi="Times New Roman"/>
                <w:b/>
                <w:bCs/>
                <w:lang w:val="ru-RU" w:eastAsia="ru-RU"/>
              </w:rPr>
              <w:t>Знать:</w:t>
            </w:r>
          </w:p>
          <w:p w14:paraId="7730A225" w14:textId="114D1F6C" w:rsidR="002A1961" w:rsidRPr="002A1961" w:rsidRDefault="002A1961" w:rsidP="002A196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 w:eastAsia="ru-RU"/>
              </w:rPr>
            </w:pPr>
            <w:r w:rsidRPr="002A1961">
              <w:rPr>
                <w:rFonts w:ascii="Times New Roman" w:hAnsi="Times New Roman"/>
                <w:lang w:val="ru-RU" w:eastAsia="ru-RU"/>
              </w:rPr>
              <w:t>1.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Основные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понятия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принципы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бизнес-процессов,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их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составляющие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взаимосвязи,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методы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моделирования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анализа.</w:t>
            </w:r>
          </w:p>
          <w:p w14:paraId="1FC95816" w14:textId="3770B278" w:rsidR="002A1961" w:rsidRPr="002A1961" w:rsidRDefault="002A1961" w:rsidP="002A196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 w:eastAsia="ru-RU"/>
              </w:rPr>
            </w:pPr>
            <w:r w:rsidRPr="002A1961">
              <w:rPr>
                <w:rFonts w:ascii="Times New Roman" w:hAnsi="Times New Roman"/>
                <w:lang w:val="ru-RU" w:eastAsia="ru-RU"/>
              </w:rPr>
              <w:t>2.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Ключевые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экономические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показатели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метрики,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используемые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для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оценки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деятельности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экономических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субъектов.</w:t>
            </w:r>
          </w:p>
          <w:p w14:paraId="48561311" w14:textId="6D3412E4" w:rsidR="002A1961" w:rsidRPr="002A1961" w:rsidRDefault="002A1961" w:rsidP="002A196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 w:eastAsia="ru-RU"/>
              </w:rPr>
            </w:pPr>
            <w:r w:rsidRPr="002A1961">
              <w:rPr>
                <w:rFonts w:ascii="Times New Roman" w:hAnsi="Times New Roman"/>
                <w:lang w:val="ru-RU" w:eastAsia="ru-RU"/>
              </w:rPr>
              <w:t>3.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Принципы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методы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финансового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анализа.</w:t>
            </w:r>
          </w:p>
          <w:p w14:paraId="29265C01" w14:textId="77777777" w:rsidR="002A1961" w:rsidRPr="002A1961" w:rsidRDefault="002A1961" w:rsidP="002A196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 w:eastAsia="ru-RU"/>
              </w:rPr>
            </w:pPr>
            <w:r w:rsidRPr="002A1961">
              <w:rPr>
                <w:rFonts w:ascii="Times New Roman" w:hAnsi="Times New Roman"/>
                <w:b/>
                <w:bCs/>
                <w:lang w:val="ru-RU" w:eastAsia="ru-RU"/>
              </w:rPr>
              <w:t>Уметь</w:t>
            </w:r>
            <w:r w:rsidRPr="002A1961">
              <w:rPr>
                <w:rFonts w:ascii="Times New Roman" w:hAnsi="Times New Roman"/>
                <w:lang w:val="ru-RU" w:eastAsia="ru-RU"/>
              </w:rPr>
              <w:t>:</w:t>
            </w:r>
          </w:p>
          <w:p w14:paraId="635E410D" w14:textId="5E65A91B" w:rsidR="002A1961" w:rsidRPr="002A1961" w:rsidRDefault="002A1961" w:rsidP="002A196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 w:eastAsia="ru-RU"/>
              </w:rPr>
            </w:pPr>
            <w:r w:rsidRPr="002A1961">
              <w:rPr>
                <w:rFonts w:ascii="Times New Roman" w:hAnsi="Times New Roman"/>
                <w:lang w:val="ru-RU" w:eastAsia="ru-RU"/>
              </w:rPr>
              <w:t>1.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Выполнять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анализ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бизнес-процессов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экономических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субъектов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с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использованием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современных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аналитических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методов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инструментов.</w:t>
            </w:r>
          </w:p>
          <w:p w14:paraId="31F28789" w14:textId="7E5BF033" w:rsidR="002A1961" w:rsidRPr="002A1961" w:rsidRDefault="002A1961" w:rsidP="002A196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 w:eastAsia="ru-RU"/>
              </w:rPr>
            </w:pPr>
            <w:r w:rsidRPr="002A1961">
              <w:rPr>
                <w:rFonts w:ascii="Times New Roman" w:hAnsi="Times New Roman"/>
                <w:lang w:val="ru-RU" w:eastAsia="ru-RU"/>
              </w:rPr>
              <w:t>2.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Рассчитывать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интерпретировать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экономические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финансовые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показатели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деятельности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предприятий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для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выявления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тенденций,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проблем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возможностей.</w:t>
            </w:r>
          </w:p>
          <w:p w14:paraId="58DCCE01" w14:textId="1D7488B3" w:rsidR="00454E65" w:rsidRPr="002A1961" w:rsidRDefault="002A1961" w:rsidP="002A196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lang w:val="ru-RU" w:eastAsia="ru-RU"/>
              </w:rPr>
            </w:pPr>
            <w:r w:rsidRPr="002A1961">
              <w:rPr>
                <w:rFonts w:ascii="Times New Roman" w:hAnsi="Times New Roman"/>
                <w:lang w:val="ru-RU" w:eastAsia="ru-RU"/>
              </w:rPr>
              <w:t>3.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Предоставлять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качественные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аналитические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отчеты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рекомендации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для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управленческих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решений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с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целью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оптимизации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бизнес-процессов.</w:t>
            </w:r>
          </w:p>
          <w:p w14:paraId="581EDC1D" w14:textId="77777777" w:rsidR="002A1961" w:rsidRPr="002A1961" w:rsidRDefault="002A1961" w:rsidP="002A1961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lang w:val="ru-RU" w:eastAsia="ru-RU"/>
              </w:rPr>
            </w:pPr>
          </w:p>
          <w:p w14:paraId="32EF2904" w14:textId="77777777" w:rsidR="002A1961" w:rsidRPr="002A1961" w:rsidRDefault="002A1961" w:rsidP="002A196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2A1961">
              <w:rPr>
                <w:rFonts w:ascii="Times New Roman" w:hAnsi="Times New Roman"/>
                <w:b/>
                <w:bCs/>
                <w:lang w:val="ru-RU" w:eastAsia="ru-RU"/>
              </w:rPr>
              <w:t>Знать:</w:t>
            </w:r>
          </w:p>
          <w:p w14:paraId="716AC0FF" w14:textId="3AB49E27" w:rsidR="002A1961" w:rsidRPr="002A1961" w:rsidRDefault="002A1961" w:rsidP="002A196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 w:eastAsia="ru-RU"/>
              </w:rPr>
            </w:pPr>
            <w:r w:rsidRPr="002A1961">
              <w:rPr>
                <w:rFonts w:ascii="Times New Roman" w:hAnsi="Times New Roman"/>
                <w:lang w:val="ru-RU" w:eastAsia="ru-RU"/>
              </w:rPr>
              <w:t>1.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Основные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концепции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методы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оптимизации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бизнес-моделей.</w:t>
            </w:r>
          </w:p>
          <w:p w14:paraId="277AE1C9" w14:textId="4E64B1A7" w:rsidR="002A1961" w:rsidRPr="002A1961" w:rsidRDefault="002A1961" w:rsidP="002A196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 w:eastAsia="ru-RU"/>
              </w:rPr>
            </w:pPr>
            <w:r w:rsidRPr="002A1961">
              <w:rPr>
                <w:rFonts w:ascii="Times New Roman" w:hAnsi="Times New Roman"/>
                <w:lang w:val="ru-RU" w:eastAsia="ru-RU"/>
              </w:rPr>
              <w:t>2.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Современные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информационные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технологии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инструменты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для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аналитического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обоснования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оптимизации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бизнес-моделей.</w:t>
            </w:r>
          </w:p>
          <w:p w14:paraId="02085046" w14:textId="6EC0B84E" w:rsidR="002A1961" w:rsidRPr="002A1961" w:rsidRDefault="002A1961" w:rsidP="002A196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 w:eastAsia="ru-RU"/>
              </w:rPr>
            </w:pPr>
            <w:r w:rsidRPr="002A1961">
              <w:rPr>
                <w:rFonts w:ascii="Times New Roman" w:hAnsi="Times New Roman"/>
                <w:lang w:val="ru-RU" w:eastAsia="ru-RU"/>
              </w:rPr>
              <w:t>3.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Принципы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принятия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управленческих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решений.</w:t>
            </w:r>
          </w:p>
          <w:p w14:paraId="13FC3179" w14:textId="77777777" w:rsidR="002A1961" w:rsidRPr="002A1961" w:rsidRDefault="002A1961" w:rsidP="002A196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 w:eastAsia="ru-RU"/>
              </w:rPr>
            </w:pPr>
            <w:r w:rsidRPr="002A1961">
              <w:rPr>
                <w:rFonts w:ascii="Times New Roman" w:hAnsi="Times New Roman"/>
                <w:b/>
                <w:bCs/>
                <w:lang w:val="ru-RU" w:eastAsia="ru-RU"/>
              </w:rPr>
              <w:t>Уметь</w:t>
            </w:r>
            <w:r w:rsidRPr="002A1961">
              <w:rPr>
                <w:rFonts w:ascii="Times New Roman" w:hAnsi="Times New Roman"/>
                <w:lang w:val="ru-RU" w:eastAsia="ru-RU"/>
              </w:rPr>
              <w:t>:</w:t>
            </w:r>
          </w:p>
          <w:p w14:paraId="1526712B" w14:textId="3683A2D7" w:rsidR="002A1961" w:rsidRPr="002A1961" w:rsidRDefault="002A1961" w:rsidP="002A196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 w:eastAsia="ru-RU"/>
              </w:rPr>
            </w:pPr>
            <w:r w:rsidRPr="002A1961">
              <w:rPr>
                <w:rFonts w:ascii="Times New Roman" w:hAnsi="Times New Roman"/>
                <w:lang w:val="ru-RU" w:eastAsia="ru-RU"/>
              </w:rPr>
              <w:t>1.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Применять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аналитические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методы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технологии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для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выявления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проблемных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зон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в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бизнес-моделях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организаций.</w:t>
            </w:r>
          </w:p>
          <w:p w14:paraId="7ED04460" w14:textId="5A82FF62" w:rsidR="002A1961" w:rsidRPr="002A1961" w:rsidRDefault="002A1961" w:rsidP="002A1961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 w:eastAsia="ru-RU"/>
              </w:rPr>
            </w:pPr>
            <w:r w:rsidRPr="002A1961">
              <w:rPr>
                <w:rFonts w:ascii="Times New Roman" w:hAnsi="Times New Roman"/>
                <w:lang w:val="ru-RU" w:eastAsia="ru-RU"/>
              </w:rPr>
              <w:t>2.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Использовать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информационные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технологии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для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сбора,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обработки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анализа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данных.</w:t>
            </w:r>
          </w:p>
          <w:p w14:paraId="1107BCDA" w14:textId="3DAF097C" w:rsidR="002A1961" w:rsidRPr="002A1961" w:rsidRDefault="002A1961" w:rsidP="002A1961">
            <w:pPr>
              <w:tabs>
                <w:tab w:val="left" w:pos="540"/>
              </w:tabs>
              <w:contextualSpacing/>
              <w:jc w:val="both"/>
              <w:rPr>
                <w:rStyle w:val="FontStyle12"/>
                <w:sz w:val="22"/>
                <w:szCs w:val="22"/>
                <w:lang w:val="ru-RU"/>
              </w:rPr>
            </w:pPr>
            <w:r w:rsidRPr="002A1961">
              <w:rPr>
                <w:rFonts w:ascii="Times New Roman" w:hAnsi="Times New Roman"/>
                <w:lang w:val="ru-RU" w:eastAsia="ru-RU"/>
              </w:rPr>
              <w:lastRenderedPageBreak/>
              <w:t>3.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Разрабатывать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представлять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документированные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рекомендации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по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оптимизации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lang w:val="ru-RU" w:eastAsia="ru-RU"/>
              </w:rPr>
              <w:t>бизнес-моделей.</w:t>
            </w:r>
          </w:p>
        </w:tc>
      </w:tr>
      <w:tr w:rsidR="00EA7C99" w:rsidRPr="00856C45" w14:paraId="7B993AA6" w14:textId="77777777" w:rsidTr="009B0CEF">
        <w:trPr>
          <w:trHeight w:val="2399"/>
        </w:trPr>
        <w:tc>
          <w:tcPr>
            <w:tcW w:w="964" w:type="dxa"/>
            <w:shd w:val="clear" w:color="auto" w:fill="auto"/>
          </w:tcPr>
          <w:p w14:paraId="0FADD793" w14:textId="0680C6B2" w:rsidR="00EA7C99" w:rsidRPr="00126749" w:rsidRDefault="00EA7C99" w:rsidP="00EA7C99">
            <w:pPr>
              <w:rPr>
                <w:rFonts w:ascii="Times New Roman" w:hAnsi="Times New Roman"/>
                <w:lang w:val="ru-RU"/>
              </w:rPr>
            </w:pPr>
            <w:r w:rsidRPr="00126749">
              <w:rPr>
                <w:rFonts w:ascii="Times New Roman" w:hAnsi="Times New Roman"/>
              </w:rPr>
              <w:lastRenderedPageBreak/>
              <w:t>ПКП-</w:t>
            </w: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2008" w:type="dxa"/>
            <w:shd w:val="clear" w:color="auto" w:fill="auto"/>
          </w:tcPr>
          <w:p w14:paraId="1B33CFE3" w14:textId="1DDB6071" w:rsidR="00EA7C99" w:rsidRPr="00126749" w:rsidRDefault="003F4258" w:rsidP="00EA7C99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3F4258">
              <w:rPr>
                <w:rFonts w:ascii="Times New Roman" w:hAnsi="Times New Roman"/>
                <w:lang w:val="ru-RU"/>
              </w:rPr>
              <w:t>Способность аналитически обосновывать управленческие решения и оценивать бизнес-возможность достижения поставленных целевых показателей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1FCC0" w14:textId="77777777" w:rsidR="003F4258" w:rsidRPr="003F4258" w:rsidRDefault="003F4258" w:rsidP="003F4258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3F4258">
              <w:rPr>
                <w:rFonts w:ascii="Times New Roman" w:hAnsi="Times New Roman"/>
                <w:lang w:val="ru-RU"/>
              </w:rPr>
              <w:t>1. Оценивает эффективность различных вариантов управленческих решений как соотношения между ожидаемым уровнем использования ресурсов и ожидаемой ценностью.</w:t>
            </w:r>
          </w:p>
          <w:p w14:paraId="43A088D9" w14:textId="77777777" w:rsidR="003F4258" w:rsidRDefault="003F4258" w:rsidP="003F4258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222F7CB8" w14:textId="77777777" w:rsidR="003F4258" w:rsidRDefault="003F4258" w:rsidP="003F4258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2D7B8243" w14:textId="77777777" w:rsidR="003F4258" w:rsidRDefault="003F4258" w:rsidP="003F4258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2A68A707" w14:textId="77777777" w:rsidR="003F4258" w:rsidRDefault="003F4258" w:rsidP="003F4258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784C8047" w14:textId="24D8C0C9" w:rsidR="00EA7C99" w:rsidRPr="00126749" w:rsidRDefault="003F4258" w:rsidP="003F4258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3F4258">
              <w:rPr>
                <w:rFonts w:ascii="Times New Roman" w:hAnsi="Times New Roman"/>
                <w:lang w:val="ru-RU"/>
              </w:rPr>
              <w:t>2. Прогнозирует основные финансово-экономические показатели деятельности организации и определяет бизнес-возможность достижения поставленных целевых показателей.</w:t>
            </w:r>
          </w:p>
        </w:tc>
        <w:tc>
          <w:tcPr>
            <w:tcW w:w="4507" w:type="dxa"/>
            <w:shd w:val="clear" w:color="auto" w:fill="auto"/>
          </w:tcPr>
          <w:p w14:paraId="040E7741" w14:textId="77777777" w:rsidR="00EA7C99" w:rsidRPr="00EA7C99" w:rsidRDefault="00EA7C99" w:rsidP="00EA7C99">
            <w:pPr>
              <w:rPr>
                <w:rFonts w:ascii="Times New Roman" w:hAnsi="Times New Roman"/>
                <w:b/>
                <w:lang w:val="ru-RU" w:eastAsia="ru-RU"/>
              </w:rPr>
            </w:pPr>
            <w:r w:rsidRPr="00EA7C99">
              <w:rPr>
                <w:rFonts w:ascii="Times New Roman" w:hAnsi="Times New Roman"/>
                <w:b/>
                <w:lang w:val="ru-RU" w:eastAsia="ru-RU"/>
              </w:rPr>
              <w:t>Знать:</w:t>
            </w:r>
          </w:p>
          <w:p w14:paraId="3A019B28" w14:textId="36DDD383" w:rsidR="00EA7C99" w:rsidRPr="00EA7C99" w:rsidRDefault="00EA7C99" w:rsidP="00EA7C9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1.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EA7C99">
              <w:rPr>
                <w:rFonts w:ascii="Times New Roman" w:hAnsi="Times New Roman"/>
                <w:lang w:val="ru-RU" w:eastAsia="ru-RU"/>
              </w:rPr>
              <w:t>Методы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EA7C99">
              <w:rPr>
                <w:rFonts w:ascii="Times New Roman" w:hAnsi="Times New Roman"/>
                <w:lang w:val="ru-RU" w:eastAsia="ru-RU"/>
              </w:rPr>
              <w:t>обоснования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EA7C99">
              <w:rPr>
                <w:rFonts w:ascii="Times New Roman" w:hAnsi="Times New Roman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EA7C99">
              <w:rPr>
                <w:rFonts w:ascii="Times New Roman" w:hAnsi="Times New Roman"/>
                <w:lang w:val="ru-RU" w:eastAsia="ru-RU"/>
              </w:rPr>
              <w:t>оценки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EA7C99">
              <w:rPr>
                <w:rFonts w:ascii="Times New Roman" w:hAnsi="Times New Roman"/>
                <w:lang w:val="ru-RU" w:eastAsia="ru-RU"/>
              </w:rPr>
              <w:t>управленческих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EA7C99">
              <w:rPr>
                <w:rFonts w:ascii="Times New Roman" w:hAnsi="Times New Roman"/>
                <w:lang w:val="ru-RU" w:eastAsia="ru-RU"/>
              </w:rPr>
              <w:t>решений</w:t>
            </w:r>
            <w:r>
              <w:rPr>
                <w:rFonts w:ascii="Times New Roman" w:hAnsi="Times New Roman"/>
                <w:lang w:val="ru-RU" w:eastAsia="ru-RU"/>
              </w:rPr>
              <w:t>.</w:t>
            </w:r>
          </w:p>
          <w:p w14:paraId="6AAA1D41" w14:textId="136001D7" w:rsidR="00EA7C99" w:rsidRPr="00EA7C99" w:rsidRDefault="00EA7C99" w:rsidP="00EA7C9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2.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EA7C99">
              <w:rPr>
                <w:rFonts w:ascii="Times New Roman" w:hAnsi="Times New Roman"/>
                <w:lang w:val="ru-RU" w:eastAsia="ru-RU"/>
              </w:rPr>
              <w:t>Подходы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EA7C99">
              <w:rPr>
                <w:rFonts w:ascii="Times New Roman" w:hAnsi="Times New Roman"/>
                <w:lang w:val="ru-RU" w:eastAsia="ru-RU"/>
              </w:rPr>
              <w:t>к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EA7C99">
              <w:rPr>
                <w:rFonts w:ascii="Times New Roman" w:hAnsi="Times New Roman"/>
                <w:lang w:val="ru-RU" w:eastAsia="ru-RU"/>
              </w:rPr>
              <w:t>формированию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EA7C99">
              <w:rPr>
                <w:rFonts w:ascii="Times New Roman" w:hAnsi="Times New Roman"/>
                <w:lang w:val="ru-RU" w:eastAsia="ru-RU"/>
              </w:rPr>
              <w:t>ценности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EA7C99">
              <w:rPr>
                <w:rFonts w:ascii="Times New Roman" w:hAnsi="Times New Roman"/>
                <w:lang w:val="ru-RU" w:eastAsia="ru-RU"/>
              </w:rPr>
              <w:t>в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EA7C99">
              <w:rPr>
                <w:rFonts w:ascii="Times New Roman" w:hAnsi="Times New Roman"/>
                <w:lang w:val="ru-RU" w:eastAsia="ru-RU"/>
              </w:rPr>
              <w:t>организации</w:t>
            </w:r>
            <w:r>
              <w:rPr>
                <w:rFonts w:ascii="Times New Roman" w:hAnsi="Times New Roman"/>
                <w:lang w:val="ru-RU" w:eastAsia="ru-RU"/>
              </w:rPr>
              <w:t>.</w:t>
            </w:r>
          </w:p>
          <w:p w14:paraId="1B312AA5" w14:textId="606D8A5D" w:rsidR="00EA7C99" w:rsidRPr="00EA7C99" w:rsidRDefault="00EA7C99" w:rsidP="00EA7C9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3.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EA7C99">
              <w:rPr>
                <w:rFonts w:ascii="Times New Roman" w:hAnsi="Times New Roman"/>
                <w:lang w:val="ru-RU" w:eastAsia="ru-RU"/>
              </w:rPr>
              <w:t>Методы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EA7C99">
              <w:rPr>
                <w:rFonts w:ascii="Times New Roman" w:hAnsi="Times New Roman"/>
                <w:lang w:val="ru-RU" w:eastAsia="ru-RU"/>
              </w:rPr>
              <w:t>оценки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EA7C99">
              <w:rPr>
                <w:rFonts w:ascii="Times New Roman" w:hAnsi="Times New Roman"/>
                <w:lang w:val="ru-RU" w:eastAsia="ru-RU"/>
              </w:rPr>
              <w:t>эффективности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EA7C99">
              <w:rPr>
                <w:rFonts w:ascii="Times New Roman" w:hAnsi="Times New Roman"/>
                <w:lang w:val="ru-RU" w:eastAsia="ru-RU"/>
              </w:rPr>
              <w:t>создания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EA7C99">
              <w:rPr>
                <w:rFonts w:ascii="Times New Roman" w:hAnsi="Times New Roman"/>
                <w:lang w:val="ru-RU" w:eastAsia="ru-RU"/>
              </w:rPr>
              <w:t>ценности.</w:t>
            </w:r>
          </w:p>
          <w:p w14:paraId="483DC239" w14:textId="77777777" w:rsidR="00EA7C99" w:rsidRPr="00EA7C99" w:rsidRDefault="00EA7C99" w:rsidP="00EA7C99">
            <w:pPr>
              <w:rPr>
                <w:rFonts w:ascii="Times New Roman" w:hAnsi="Times New Roman"/>
                <w:b/>
                <w:lang w:val="ru-RU" w:eastAsia="ru-RU"/>
              </w:rPr>
            </w:pPr>
            <w:r w:rsidRPr="00EA7C99">
              <w:rPr>
                <w:rFonts w:ascii="Times New Roman" w:hAnsi="Times New Roman"/>
                <w:b/>
                <w:lang w:val="ru-RU" w:eastAsia="ru-RU"/>
              </w:rPr>
              <w:t>Уметь:</w:t>
            </w:r>
          </w:p>
          <w:p w14:paraId="0450ED16" w14:textId="4CAC3A57" w:rsidR="00EA7C99" w:rsidRPr="00EA7C99" w:rsidRDefault="00EA7C99" w:rsidP="00EA7C9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/>
              </w:rPr>
              <w:t>1.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EA7C99">
              <w:rPr>
                <w:rFonts w:ascii="Times New Roman" w:hAnsi="Times New Roman"/>
                <w:lang w:val="ru-RU"/>
              </w:rPr>
              <w:t>Оценивать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EA7C99">
              <w:rPr>
                <w:rFonts w:ascii="Times New Roman" w:hAnsi="Times New Roman"/>
                <w:lang w:val="ru-RU"/>
              </w:rPr>
              <w:t>потребность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EA7C99">
              <w:rPr>
                <w:rFonts w:ascii="Times New Roman" w:hAnsi="Times New Roman"/>
                <w:lang w:val="ru-RU"/>
              </w:rPr>
              <w:t>в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EA7C99">
              <w:rPr>
                <w:rFonts w:ascii="Times New Roman" w:hAnsi="Times New Roman"/>
                <w:lang w:val="ru-RU"/>
              </w:rPr>
              <w:t>ресурсах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EA7C99">
              <w:rPr>
                <w:rFonts w:ascii="Times New Roman" w:hAnsi="Times New Roman"/>
                <w:lang w:val="ru-RU" w:eastAsia="ru-RU"/>
              </w:rPr>
              <w:t>необходимых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EA7C99">
              <w:rPr>
                <w:rFonts w:ascii="Times New Roman" w:hAnsi="Times New Roman"/>
                <w:lang w:val="ru-RU" w:eastAsia="ru-RU"/>
              </w:rPr>
              <w:t>для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EA7C99">
              <w:rPr>
                <w:rFonts w:ascii="Times New Roman" w:hAnsi="Times New Roman"/>
                <w:lang w:val="ru-RU" w:eastAsia="ru-RU"/>
              </w:rPr>
              <w:t>создания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EA7C99">
              <w:rPr>
                <w:rFonts w:ascii="Times New Roman" w:hAnsi="Times New Roman"/>
                <w:lang w:val="ru-RU" w:eastAsia="ru-RU"/>
              </w:rPr>
              <w:t>ценности</w:t>
            </w:r>
            <w:r>
              <w:rPr>
                <w:rFonts w:ascii="Times New Roman" w:hAnsi="Times New Roman"/>
                <w:lang w:val="ru-RU" w:eastAsia="ru-RU"/>
              </w:rPr>
              <w:t>.</w:t>
            </w:r>
          </w:p>
          <w:p w14:paraId="2FA41971" w14:textId="4DD9DD14" w:rsidR="00EA7C99" w:rsidRPr="00EA7C99" w:rsidRDefault="00EA7C99" w:rsidP="00EA7C9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2.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EA7C99">
              <w:rPr>
                <w:rFonts w:ascii="Times New Roman" w:hAnsi="Times New Roman"/>
                <w:lang w:val="ru-RU" w:eastAsia="ru-RU"/>
              </w:rPr>
              <w:t>Анализировать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EA7C99">
              <w:rPr>
                <w:rFonts w:ascii="Times New Roman" w:hAnsi="Times New Roman"/>
                <w:lang w:val="ru-RU" w:eastAsia="ru-RU"/>
              </w:rPr>
              <w:t>результаты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EA7C99">
              <w:rPr>
                <w:rFonts w:ascii="Times New Roman" w:hAnsi="Times New Roman"/>
                <w:lang w:val="ru-RU" w:eastAsia="ru-RU"/>
              </w:rPr>
              <w:t>создания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EA7C99">
              <w:rPr>
                <w:rFonts w:ascii="Times New Roman" w:hAnsi="Times New Roman"/>
                <w:lang w:val="ru-RU" w:eastAsia="ru-RU"/>
              </w:rPr>
              <w:t>ценности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EA7C99">
              <w:rPr>
                <w:rFonts w:ascii="Times New Roman" w:hAnsi="Times New Roman"/>
                <w:lang w:val="ru-RU" w:eastAsia="ru-RU"/>
              </w:rPr>
              <w:t>в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EA7C99">
              <w:rPr>
                <w:rFonts w:ascii="Times New Roman" w:hAnsi="Times New Roman"/>
                <w:lang w:val="ru-RU" w:eastAsia="ru-RU"/>
              </w:rPr>
              <w:t>организации.</w:t>
            </w:r>
          </w:p>
          <w:p w14:paraId="4570E396" w14:textId="77777777" w:rsidR="00EA7C99" w:rsidRPr="00EA7C99" w:rsidRDefault="00EA7C99" w:rsidP="00EA7C99">
            <w:pPr>
              <w:jc w:val="both"/>
              <w:rPr>
                <w:rFonts w:ascii="Times New Roman" w:hAnsi="Times New Roman"/>
                <w:b/>
                <w:lang w:val="ru-RU" w:eastAsia="ru-RU"/>
              </w:rPr>
            </w:pPr>
          </w:p>
          <w:p w14:paraId="16D7BBAD" w14:textId="77777777" w:rsidR="00EA7C99" w:rsidRPr="00EA7C99" w:rsidRDefault="00EA7C99" w:rsidP="00EA7C99">
            <w:pPr>
              <w:rPr>
                <w:rFonts w:ascii="Times New Roman" w:hAnsi="Times New Roman"/>
                <w:b/>
                <w:lang w:val="ru-RU" w:eastAsia="ru-RU"/>
              </w:rPr>
            </w:pPr>
            <w:r w:rsidRPr="00EA7C99">
              <w:rPr>
                <w:rFonts w:ascii="Times New Roman" w:hAnsi="Times New Roman"/>
                <w:b/>
                <w:lang w:val="ru-RU" w:eastAsia="ru-RU"/>
              </w:rPr>
              <w:t>Знать:</w:t>
            </w:r>
          </w:p>
          <w:p w14:paraId="6D478894" w14:textId="73636F35" w:rsidR="00EA7C99" w:rsidRPr="00EA7C99" w:rsidRDefault="00EA7C99" w:rsidP="00EA7C9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1.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EA7C99">
              <w:rPr>
                <w:rFonts w:ascii="Times New Roman" w:hAnsi="Times New Roman"/>
                <w:lang w:val="ru-RU"/>
              </w:rPr>
              <w:t>Методику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EA7C99">
              <w:rPr>
                <w:rFonts w:ascii="Times New Roman" w:hAnsi="Times New Roman"/>
                <w:lang w:val="ru-RU"/>
              </w:rPr>
              <w:t>анализа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EA7C99">
              <w:rPr>
                <w:rFonts w:ascii="Times New Roman" w:hAnsi="Times New Roman"/>
                <w:lang w:val="ru-RU"/>
              </w:rPr>
              <w:t>основных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EA7C99">
              <w:rPr>
                <w:rFonts w:ascii="Times New Roman" w:hAnsi="Times New Roman"/>
                <w:lang w:val="ru-RU"/>
              </w:rPr>
              <w:t>финансово-экономических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EA7C99">
              <w:rPr>
                <w:rFonts w:ascii="Times New Roman" w:hAnsi="Times New Roman"/>
                <w:lang w:val="ru-RU"/>
              </w:rPr>
              <w:t>показателей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EA7C99">
              <w:rPr>
                <w:rFonts w:ascii="Times New Roman" w:hAnsi="Times New Roman"/>
                <w:lang w:val="ru-RU"/>
              </w:rPr>
              <w:t>деятельности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EA7C99">
              <w:rPr>
                <w:rFonts w:ascii="Times New Roman" w:hAnsi="Times New Roman"/>
                <w:lang w:val="ru-RU"/>
              </w:rPr>
              <w:t>организации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14:paraId="6C4F8076" w14:textId="3F1427B5" w:rsidR="00EA7C99" w:rsidRPr="00EA7C99" w:rsidRDefault="00EA7C99" w:rsidP="00EA7C9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2.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EA7C99">
              <w:rPr>
                <w:rFonts w:ascii="Times New Roman" w:hAnsi="Times New Roman"/>
                <w:lang w:val="ru-RU"/>
              </w:rPr>
              <w:t>Применять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EA7C99">
              <w:rPr>
                <w:rFonts w:ascii="Times New Roman" w:hAnsi="Times New Roman"/>
                <w:lang w:val="ru-RU"/>
              </w:rPr>
              <w:t>стейкхолдерский</w:t>
            </w:r>
            <w:proofErr w:type="spellEnd"/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EA7C99">
              <w:rPr>
                <w:rFonts w:ascii="Times New Roman" w:hAnsi="Times New Roman"/>
                <w:lang w:val="ru-RU"/>
              </w:rPr>
              <w:t>подход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EA7C99">
              <w:rPr>
                <w:rFonts w:ascii="Times New Roman" w:hAnsi="Times New Roman"/>
                <w:lang w:val="ru-RU"/>
              </w:rPr>
              <w:t>для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EA7C99">
              <w:rPr>
                <w:rFonts w:ascii="Times New Roman" w:hAnsi="Times New Roman"/>
                <w:lang w:val="ru-RU"/>
              </w:rPr>
              <w:t>оценки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EA7C99">
              <w:rPr>
                <w:rFonts w:ascii="Times New Roman" w:hAnsi="Times New Roman"/>
                <w:lang w:val="ru-RU"/>
              </w:rPr>
              <w:t>бизнес-возможностей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EA7C99">
              <w:rPr>
                <w:rFonts w:ascii="Times New Roman" w:hAnsi="Times New Roman"/>
                <w:lang w:val="ru-RU"/>
              </w:rPr>
              <w:t>организации.</w:t>
            </w:r>
          </w:p>
          <w:p w14:paraId="410021E2" w14:textId="77777777" w:rsidR="00EA7C99" w:rsidRPr="00EA7C99" w:rsidRDefault="00EA7C99" w:rsidP="00EA7C99">
            <w:pPr>
              <w:rPr>
                <w:rFonts w:ascii="Times New Roman" w:hAnsi="Times New Roman"/>
                <w:b/>
                <w:lang w:val="ru-RU" w:eastAsia="ru-RU"/>
              </w:rPr>
            </w:pPr>
            <w:r w:rsidRPr="00EA7C99">
              <w:rPr>
                <w:rFonts w:ascii="Times New Roman" w:hAnsi="Times New Roman"/>
                <w:b/>
                <w:lang w:val="ru-RU" w:eastAsia="ru-RU"/>
              </w:rPr>
              <w:t>Уметь:</w:t>
            </w:r>
          </w:p>
          <w:p w14:paraId="3D20AE0C" w14:textId="1877969B" w:rsidR="00EA7C99" w:rsidRPr="00EA7C99" w:rsidRDefault="00EA7C99" w:rsidP="00EA7C9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1.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EA7C99">
              <w:rPr>
                <w:rFonts w:ascii="Times New Roman" w:hAnsi="Times New Roman"/>
                <w:lang w:val="ru-RU"/>
              </w:rPr>
              <w:t>Анализировать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EA7C99">
              <w:rPr>
                <w:rFonts w:ascii="Times New Roman" w:hAnsi="Times New Roman"/>
                <w:lang w:val="ru-RU"/>
              </w:rPr>
              <w:t>и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EA7C99">
              <w:rPr>
                <w:rFonts w:ascii="Times New Roman" w:hAnsi="Times New Roman"/>
                <w:lang w:val="ru-RU"/>
              </w:rPr>
              <w:t>прогнозировать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EA7C99">
              <w:rPr>
                <w:rFonts w:ascii="Times New Roman" w:hAnsi="Times New Roman"/>
                <w:lang w:val="ru-RU"/>
              </w:rPr>
              <w:t>основные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EA7C99">
              <w:rPr>
                <w:rFonts w:ascii="Times New Roman" w:hAnsi="Times New Roman"/>
                <w:lang w:val="ru-RU"/>
              </w:rPr>
              <w:t>финансово-экономические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EA7C99">
              <w:rPr>
                <w:rFonts w:ascii="Times New Roman" w:hAnsi="Times New Roman"/>
                <w:lang w:val="ru-RU"/>
              </w:rPr>
              <w:t>показатели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EA7C99">
              <w:rPr>
                <w:rFonts w:ascii="Times New Roman" w:hAnsi="Times New Roman"/>
                <w:lang w:val="ru-RU"/>
              </w:rPr>
              <w:t>деятельности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EA7C99">
              <w:rPr>
                <w:rFonts w:ascii="Times New Roman" w:hAnsi="Times New Roman"/>
                <w:lang w:val="ru-RU"/>
              </w:rPr>
              <w:t>организации,</w:t>
            </w:r>
          </w:p>
          <w:p w14:paraId="29C1DF1F" w14:textId="6D86537D" w:rsidR="00EA7C99" w:rsidRPr="00EA7C99" w:rsidRDefault="00EA7C99" w:rsidP="00EA7C99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2.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EA7C99">
              <w:rPr>
                <w:rFonts w:ascii="Times New Roman" w:hAnsi="Times New Roman"/>
                <w:lang w:val="ru-RU"/>
              </w:rPr>
              <w:t>Определять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EA7C99">
              <w:rPr>
                <w:rFonts w:ascii="Times New Roman" w:hAnsi="Times New Roman"/>
                <w:lang w:val="ru-RU"/>
              </w:rPr>
              <w:t>бизнес-проблемы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EA7C99">
              <w:rPr>
                <w:rFonts w:ascii="Times New Roman" w:hAnsi="Times New Roman"/>
                <w:lang w:val="ru-RU"/>
              </w:rPr>
              <w:t>и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EA7C99">
              <w:rPr>
                <w:rFonts w:ascii="Times New Roman" w:hAnsi="Times New Roman"/>
                <w:lang w:val="ru-RU"/>
              </w:rPr>
              <w:t>бизнес-возможности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EA7C99">
              <w:rPr>
                <w:rFonts w:ascii="Times New Roman" w:hAnsi="Times New Roman"/>
                <w:lang w:val="ru-RU"/>
              </w:rPr>
              <w:t>организации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14:paraId="674FCDDB" w14:textId="7BA948A3" w:rsidR="00EA7C99" w:rsidRPr="00EA7C99" w:rsidRDefault="00EA7C99" w:rsidP="00EA7C99">
            <w:pPr>
              <w:shd w:val="clear" w:color="auto" w:fill="FFFFFF"/>
              <w:contextualSpacing/>
              <w:jc w:val="both"/>
              <w:rPr>
                <w:rStyle w:val="FontStyle12"/>
                <w:color w:val="000000"/>
                <w:sz w:val="22"/>
                <w:szCs w:val="22"/>
                <w:lang w:val="ru-RU"/>
              </w:rPr>
            </w:pPr>
            <w:r w:rsidRPr="00EA7C99">
              <w:rPr>
                <w:rFonts w:ascii="Times New Roman" w:hAnsi="Times New Roman"/>
                <w:lang w:val="ru-RU"/>
              </w:rPr>
              <w:t>Вносить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EA7C99">
              <w:rPr>
                <w:rFonts w:ascii="Times New Roman" w:hAnsi="Times New Roman"/>
                <w:lang w:val="ru-RU"/>
              </w:rPr>
              <w:t>корректировки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EA7C99">
              <w:rPr>
                <w:rFonts w:ascii="Times New Roman" w:hAnsi="Times New Roman"/>
                <w:lang w:val="ru-RU"/>
              </w:rPr>
              <w:t>в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EA7C99">
              <w:rPr>
                <w:rFonts w:ascii="Times New Roman" w:hAnsi="Times New Roman"/>
                <w:lang w:val="ru-RU"/>
              </w:rPr>
              <w:t>стратегию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EA7C99">
              <w:rPr>
                <w:rFonts w:ascii="Times New Roman" w:hAnsi="Times New Roman"/>
                <w:lang w:val="ru-RU"/>
              </w:rPr>
              <w:t>развития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EA7C99">
              <w:rPr>
                <w:rFonts w:ascii="Times New Roman" w:hAnsi="Times New Roman"/>
                <w:lang w:val="ru-RU"/>
              </w:rPr>
              <w:t>организации.</w:t>
            </w:r>
          </w:p>
        </w:tc>
      </w:tr>
      <w:tr w:rsidR="00126749" w:rsidRPr="00856C45" w14:paraId="6B2A9F80" w14:textId="77777777" w:rsidTr="009B0CEF">
        <w:trPr>
          <w:trHeight w:val="2399"/>
        </w:trPr>
        <w:tc>
          <w:tcPr>
            <w:tcW w:w="964" w:type="dxa"/>
            <w:shd w:val="clear" w:color="auto" w:fill="auto"/>
          </w:tcPr>
          <w:p w14:paraId="26962582" w14:textId="02698799" w:rsidR="00126749" w:rsidRPr="00126749" w:rsidRDefault="00126749" w:rsidP="00126749">
            <w:pPr>
              <w:rPr>
                <w:rFonts w:ascii="Times New Roman" w:hAnsi="Times New Roman"/>
              </w:rPr>
            </w:pPr>
            <w:r w:rsidRPr="00126749">
              <w:rPr>
                <w:rFonts w:ascii="Times New Roman" w:hAnsi="Times New Roman"/>
              </w:rPr>
              <w:t>ПКП-</w:t>
            </w:r>
            <w:r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2008" w:type="dxa"/>
            <w:shd w:val="clear" w:color="auto" w:fill="auto"/>
          </w:tcPr>
          <w:p w14:paraId="6929C52A" w14:textId="61C304DD" w:rsidR="00126749" w:rsidRPr="00126749" w:rsidRDefault="003F4258" w:rsidP="00126749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3F4258">
              <w:rPr>
                <w:rFonts w:ascii="Times New Roman" w:hAnsi="Times New Roman"/>
                <w:lang w:val="ru-RU"/>
              </w:rPr>
              <w:t>Способность регламентировать процессы подразделений организации, участвовать в разработке управленческих решений, связанных с развитием бизнеса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E7297" w14:textId="77777777" w:rsidR="003F4258" w:rsidRPr="003F4258" w:rsidRDefault="003F4258" w:rsidP="003F4258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3F4258">
              <w:rPr>
                <w:rFonts w:ascii="Times New Roman" w:hAnsi="Times New Roman"/>
                <w:lang w:val="ru-RU"/>
              </w:rPr>
              <w:t>1. Анализирует информацию о границах и требованиях к бизнес-процессам, зонах ответственности и заинтересованных сторонах, разрабатывает административные регламенты подразделений организаций, процедуры их контроля.</w:t>
            </w:r>
          </w:p>
          <w:p w14:paraId="392C24C7" w14:textId="77777777" w:rsidR="003F4258" w:rsidRDefault="003F4258" w:rsidP="003F4258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5EAE1456" w14:textId="77777777" w:rsidR="003F4258" w:rsidRDefault="003F4258" w:rsidP="003F4258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077E0BF2" w14:textId="77777777" w:rsidR="003F4258" w:rsidRDefault="003F4258" w:rsidP="003F4258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1D8BC959" w14:textId="77777777" w:rsidR="003F4258" w:rsidRDefault="003F4258" w:rsidP="003F4258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18C3355D" w14:textId="77777777" w:rsidR="003F4258" w:rsidRDefault="003F4258" w:rsidP="003F4258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192837E6" w14:textId="77777777" w:rsidR="003F4258" w:rsidRDefault="003F4258" w:rsidP="003F4258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3EF4DA8F" w14:textId="77777777" w:rsidR="003F4258" w:rsidRDefault="003F4258" w:rsidP="003F4258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7F85B143" w14:textId="77777777" w:rsidR="003F4258" w:rsidRDefault="003F4258" w:rsidP="003F4258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2D04BDEF" w14:textId="77777777" w:rsidR="003F4258" w:rsidRDefault="003F4258" w:rsidP="003F4258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027DCD67" w14:textId="44C74DE9" w:rsidR="00126749" w:rsidRPr="00126749" w:rsidRDefault="003F4258" w:rsidP="003F4258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3F4258">
              <w:rPr>
                <w:rFonts w:ascii="Times New Roman" w:hAnsi="Times New Roman"/>
                <w:lang w:val="ru-RU"/>
              </w:rPr>
              <w:t xml:space="preserve">2. Разрабатывает рекомендации по повышению эффективности бизнес-процессов подразделений организаций или </w:t>
            </w:r>
            <w:r w:rsidRPr="003F4258">
              <w:rPr>
                <w:rFonts w:ascii="Times New Roman" w:hAnsi="Times New Roman"/>
                <w:lang w:val="ru-RU"/>
              </w:rPr>
              <w:lastRenderedPageBreak/>
              <w:t>административных регламентов организаций.</w:t>
            </w:r>
          </w:p>
        </w:tc>
        <w:tc>
          <w:tcPr>
            <w:tcW w:w="4507" w:type="dxa"/>
            <w:shd w:val="clear" w:color="auto" w:fill="auto"/>
          </w:tcPr>
          <w:p w14:paraId="269AC1E9" w14:textId="77777777" w:rsidR="002A1961" w:rsidRPr="00126749" w:rsidRDefault="002A1961" w:rsidP="00174038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  <w:r w:rsidRPr="00126749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lastRenderedPageBreak/>
              <w:t>Знать:</w:t>
            </w:r>
          </w:p>
          <w:p w14:paraId="4C364DEF" w14:textId="0A459DB0" w:rsidR="002A1961" w:rsidRPr="002A1961" w:rsidRDefault="002A1961" w:rsidP="00174038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A1961">
              <w:rPr>
                <w:rFonts w:ascii="Times New Roman" w:hAnsi="Times New Roman"/>
                <w:color w:val="000000"/>
                <w:lang w:val="ru-RU" w:eastAsia="ru-RU"/>
              </w:rPr>
              <w:t>1.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color w:val="000000"/>
                <w:lang w:val="ru-RU" w:eastAsia="ru-RU"/>
              </w:rPr>
              <w:t>Основные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color w:val="000000"/>
                <w:lang w:val="ru-RU" w:eastAsia="ru-RU"/>
              </w:rPr>
              <w:t>принципы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color w:val="000000"/>
                <w:lang w:val="ru-RU" w:eastAsia="ru-RU"/>
              </w:rPr>
              <w:t>проектирования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color w:val="000000"/>
                <w:lang w:val="ru-RU" w:eastAsia="ru-RU"/>
              </w:rPr>
              <w:t>бизнес-процессов.</w:t>
            </w:r>
          </w:p>
          <w:p w14:paraId="5A589C8B" w14:textId="45C06FD2" w:rsidR="002A1961" w:rsidRPr="002A1961" w:rsidRDefault="002A1961" w:rsidP="00174038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A1961">
              <w:rPr>
                <w:rFonts w:ascii="Times New Roman" w:hAnsi="Times New Roman"/>
                <w:color w:val="000000"/>
                <w:lang w:val="ru-RU" w:eastAsia="ru-RU"/>
              </w:rPr>
              <w:t>2.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color w:val="000000"/>
                <w:lang w:val="ru-RU" w:eastAsia="ru-RU"/>
              </w:rPr>
              <w:t>Законы,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color w:val="000000"/>
                <w:lang w:val="ru-RU" w:eastAsia="ru-RU"/>
              </w:rPr>
              <w:t>стандарты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color w:val="000000"/>
                <w:lang w:val="ru-RU" w:eastAsia="ru-RU"/>
              </w:rPr>
              <w:t>требования,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color w:val="000000"/>
                <w:lang w:val="ru-RU" w:eastAsia="ru-RU"/>
              </w:rPr>
              <w:t>регулирующие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color w:val="000000"/>
                <w:lang w:val="ru-RU" w:eastAsia="ru-RU"/>
              </w:rPr>
              <w:t>деятельность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color w:val="000000"/>
                <w:lang w:val="ru-RU" w:eastAsia="ru-RU"/>
              </w:rPr>
              <w:t>организаций.</w:t>
            </w:r>
          </w:p>
          <w:p w14:paraId="593651CB" w14:textId="46344BEE" w:rsidR="002A1961" w:rsidRPr="00126749" w:rsidRDefault="002A1961" w:rsidP="00174038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A1961">
              <w:rPr>
                <w:rFonts w:ascii="Times New Roman" w:hAnsi="Times New Roman"/>
                <w:color w:val="000000"/>
                <w:lang w:val="ru-RU" w:eastAsia="ru-RU"/>
              </w:rPr>
              <w:t>3.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color w:val="000000"/>
                <w:lang w:val="ru-RU" w:eastAsia="ru-RU"/>
              </w:rPr>
              <w:t>Методы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color w:val="000000"/>
                <w:lang w:val="ru-RU" w:eastAsia="ru-RU"/>
              </w:rPr>
              <w:t>анализа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color w:val="000000"/>
                <w:lang w:val="ru-RU" w:eastAsia="ru-RU"/>
              </w:rPr>
              <w:t>заинтересованных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2A1961">
              <w:rPr>
                <w:rFonts w:ascii="Times New Roman" w:hAnsi="Times New Roman"/>
                <w:color w:val="000000"/>
                <w:lang w:val="ru-RU" w:eastAsia="ru-RU"/>
              </w:rPr>
              <w:t>сторон.</w:t>
            </w:r>
          </w:p>
          <w:p w14:paraId="13ECB6DC" w14:textId="77777777" w:rsidR="002A1961" w:rsidRPr="00126749" w:rsidRDefault="002A1961" w:rsidP="00174038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26749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>Уметь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:</w:t>
            </w:r>
          </w:p>
          <w:p w14:paraId="05D8C779" w14:textId="79EDF718" w:rsidR="00174038" w:rsidRPr="00174038" w:rsidRDefault="00174038" w:rsidP="00174038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1.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Проводить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анализ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бизнес-процессов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организации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с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целью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выявления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неэффективных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звеньев,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узких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мест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проблемных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моментов.</w:t>
            </w:r>
          </w:p>
          <w:p w14:paraId="68692B38" w14:textId="42E65EBC" w:rsidR="00174038" w:rsidRPr="00174038" w:rsidRDefault="00174038" w:rsidP="00174038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2.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Разрабатывать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внедрять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административные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регламенты,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процедуры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контроля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механизмы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отчетности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для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обеспечения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эффективного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управления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бизнес-процессами.</w:t>
            </w:r>
          </w:p>
          <w:p w14:paraId="76ED4C67" w14:textId="0153020B" w:rsidR="00126749" w:rsidRDefault="00174038" w:rsidP="0017403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3.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Взаимодействовать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с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заинтересованными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сторонами,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представлять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интересы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организации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при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разработке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стандартов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нормативных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документов.</w:t>
            </w:r>
          </w:p>
          <w:p w14:paraId="729921EB" w14:textId="77777777" w:rsidR="002A1961" w:rsidRDefault="002A1961" w:rsidP="0017403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14:paraId="77B73565" w14:textId="77777777" w:rsidR="002A1961" w:rsidRPr="00126749" w:rsidRDefault="002A1961" w:rsidP="00174038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  <w:r w:rsidRPr="00126749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>Знать:</w:t>
            </w:r>
          </w:p>
          <w:p w14:paraId="2C243AEF" w14:textId="65052396" w:rsidR="00174038" w:rsidRPr="00174038" w:rsidRDefault="00174038" w:rsidP="00174038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1.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Принципы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оптимизации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бизнес-процессов.</w:t>
            </w:r>
          </w:p>
          <w:p w14:paraId="04F5BDA4" w14:textId="1ACB0C7E" w:rsidR="00174038" w:rsidRPr="00174038" w:rsidRDefault="00174038" w:rsidP="00174038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2.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Методы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анализа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оценки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текущих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бизнес-процессо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>в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.</w:t>
            </w:r>
          </w:p>
          <w:p w14:paraId="07D4405C" w14:textId="3BDA03CA" w:rsidR="002A1961" w:rsidRPr="00126749" w:rsidRDefault="00174038" w:rsidP="00174038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3.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Технологии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методики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управления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бизнес-процессами.</w:t>
            </w:r>
          </w:p>
          <w:p w14:paraId="74B5AB36" w14:textId="77777777" w:rsidR="002A1961" w:rsidRPr="00126749" w:rsidRDefault="002A1961" w:rsidP="00174038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26749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>Уметь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:</w:t>
            </w:r>
          </w:p>
          <w:p w14:paraId="1CE87066" w14:textId="381515EF" w:rsidR="00174038" w:rsidRPr="00174038" w:rsidRDefault="00174038" w:rsidP="00174038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lastRenderedPageBreak/>
              <w:t>1.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Разрабатывать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рекомендации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по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повышению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эффективности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бизнес-процессов.</w:t>
            </w:r>
          </w:p>
          <w:p w14:paraId="1C2CAC9C" w14:textId="51F55EC6" w:rsidR="00174038" w:rsidRPr="00174038" w:rsidRDefault="00174038" w:rsidP="00174038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2.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Анализировать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данные,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отчеты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обратную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связь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от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сотрудников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клиентов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для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выявления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возможностей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улучшения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бизнес-процессов.</w:t>
            </w:r>
          </w:p>
          <w:p w14:paraId="2F3DA689" w14:textId="27E45AEF" w:rsidR="002A1961" w:rsidRPr="00126749" w:rsidRDefault="00174038" w:rsidP="00174038">
            <w:pPr>
              <w:tabs>
                <w:tab w:val="left" w:pos="540"/>
              </w:tabs>
              <w:contextualSpacing/>
              <w:jc w:val="both"/>
              <w:rPr>
                <w:rStyle w:val="FontStyle12"/>
                <w:color w:val="000000"/>
                <w:sz w:val="22"/>
                <w:szCs w:val="22"/>
                <w:lang w:val="ru-RU"/>
              </w:rPr>
            </w:pP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3.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Взаимодействовать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с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ключевыми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заинтересованными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сторонами.</w:t>
            </w:r>
          </w:p>
        </w:tc>
      </w:tr>
      <w:tr w:rsidR="00126749" w:rsidRPr="00856C45" w14:paraId="1E420DA3" w14:textId="77777777" w:rsidTr="009B0CEF">
        <w:trPr>
          <w:trHeight w:val="2399"/>
        </w:trPr>
        <w:tc>
          <w:tcPr>
            <w:tcW w:w="964" w:type="dxa"/>
            <w:shd w:val="clear" w:color="auto" w:fill="auto"/>
          </w:tcPr>
          <w:p w14:paraId="107D8DF9" w14:textId="046E466B" w:rsidR="00126749" w:rsidRPr="00126749" w:rsidRDefault="00126749" w:rsidP="0012674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УК</w:t>
            </w:r>
            <w:r w:rsidRPr="00126749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lang w:val="ru-RU"/>
              </w:rPr>
              <w:t>15</w:t>
            </w:r>
          </w:p>
        </w:tc>
        <w:tc>
          <w:tcPr>
            <w:tcW w:w="2008" w:type="dxa"/>
            <w:shd w:val="clear" w:color="auto" w:fill="auto"/>
          </w:tcPr>
          <w:p w14:paraId="3BBC4C38" w14:textId="592AFEAE" w:rsidR="00126749" w:rsidRPr="002A1961" w:rsidRDefault="003F4258" w:rsidP="003F4258">
            <w:pPr>
              <w:pStyle w:val="a6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3F4258">
              <w:rPr>
                <w:rFonts w:ascii="Times New Roman" w:hAnsi="Times New Roman"/>
                <w:lang w:val="ru-RU"/>
              </w:rPr>
              <w:t xml:space="preserve">Способность </w:t>
            </w:r>
            <w:proofErr w:type="spellStart"/>
            <w:r w:rsidRPr="003F4258">
              <w:rPr>
                <w:rFonts w:ascii="Times New Roman" w:hAnsi="Times New Roman"/>
                <w:lang w:val="ru-RU"/>
              </w:rPr>
              <w:t>релевантно</w:t>
            </w:r>
            <w:proofErr w:type="spellEnd"/>
            <w:r w:rsidRPr="003F4258">
              <w:rPr>
                <w:rFonts w:ascii="Times New Roman" w:hAnsi="Times New Roman"/>
                <w:lang w:val="ru-RU"/>
              </w:rPr>
              <w:t xml:space="preserve">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</w:t>
            </w:r>
            <w:r>
              <w:rPr>
                <w:rFonts w:ascii="Times New Roman" w:hAnsi="Times New Roman"/>
                <w:lang w:val="ru-RU"/>
              </w:rPr>
              <w:t>общества и других сферах жизни.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9C9F2" w14:textId="77777777" w:rsidR="003F4258" w:rsidRPr="003F4258" w:rsidRDefault="003F4258" w:rsidP="003F4258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3F4258">
              <w:rPr>
                <w:rFonts w:ascii="Times New Roman" w:hAnsi="Times New Roman"/>
                <w:lang w:val="ru-RU"/>
              </w:rPr>
              <w:t>1.</w:t>
            </w:r>
            <w:r w:rsidRPr="003F4258">
              <w:rPr>
                <w:rFonts w:ascii="Times New Roman" w:hAnsi="Times New Roman"/>
                <w:lang w:val="ru-RU"/>
              </w:rPr>
              <w:tab/>
              <w:t>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  <w:p w14:paraId="7022E5A5" w14:textId="77777777" w:rsidR="003F4258" w:rsidRDefault="003F4258" w:rsidP="003F4258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6FD697E7" w14:textId="77777777" w:rsidR="003F4258" w:rsidRDefault="003F4258" w:rsidP="003F4258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2ACB9703" w14:textId="77777777" w:rsidR="003F4258" w:rsidRDefault="003F4258" w:rsidP="003F4258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6B8CE168" w14:textId="77777777" w:rsidR="003F4258" w:rsidRDefault="003F4258" w:rsidP="003F4258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0771B08F" w14:textId="77777777" w:rsidR="003F4258" w:rsidRDefault="003F4258" w:rsidP="003F4258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66CBFCE4" w14:textId="77777777" w:rsidR="003F4258" w:rsidRDefault="003F4258" w:rsidP="003F4258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05DA996E" w14:textId="77777777" w:rsidR="003F4258" w:rsidRDefault="003F4258" w:rsidP="003F4258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6599CE9E" w14:textId="77777777" w:rsidR="003F4258" w:rsidRDefault="003F4258" w:rsidP="003F4258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66B519E9" w14:textId="396B549D" w:rsidR="003F4258" w:rsidRPr="003F4258" w:rsidRDefault="003F4258" w:rsidP="003F4258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3F4258">
              <w:rPr>
                <w:rFonts w:ascii="Times New Roman" w:hAnsi="Times New Roman"/>
                <w:lang w:val="ru-RU"/>
              </w:rPr>
              <w:t>2.</w:t>
            </w:r>
            <w:r w:rsidRPr="003F4258">
              <w:rPr>
                <w:rFonts w:ascii="Times New Roman" w:hAnsi="Times New Roman"/>
                <w:lang w:val="ru-RU"/>
              </w:rPr>
              <w:tab/>
              <w:t>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  <w:p w14:paraId="6151FCA3" w14:textId="77777777" w:rsidR="003F4258" w:rsidRDefault="003F4258" w:rsidP="003F4258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37013AE9" w14:textId="77777777" w:rsidR="003F4258" w:rsidRDefault="003F4258" w:rsidP="003F4258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2019129F" w14:textId="77777777" w:rsidR="003F4258" w:rsidRDefault="003F4258" w:rsidP="003F4258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7F05231D" w14:textId="36D60B9E" w:rsidR="003F4258" w:rsidRDefault="003F4258" w:rsidP="003F4258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4C888AF5" w14:textId="76F26A69" w:rsidR="00F65167" w:rsidRDefault="00F65167" w:rsidP="003F4258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4CE9283E" w14:textId="2B9D4E17" w:rsidR="00F65167" w:rsidRDefault="00F65167" w:rsidP="003F4258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4CC99EE6" w14:textId="526385FA" w:rsidR="00F65167" w:rsidRDefault="00F65167" w:rsidP="003F4258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4F17B24B" w14:textId="500F738C" w:rsidR="00F65167" w:rsidRDefault="00F65167" w:rsidP="003F4258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7BD0B3F9" w14:textId="49ABC708" w:rsidR="00F65167" w:rsidRDefault="00F65167" w:rsidP="003F4258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5DFF61B6" w14:textId="6C8BD02A" w:rsidR="00F65167" w:rsidRDefault="00F65167" w:rsidP="003F4258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4ABDD2FE" w14:textId="13D24638" w:rsidR="00F65167" w:rsidRDefault="00F65167" w:rsidP="003F4258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04DC7F28" w14:textId="655C45E7" w:rsidR="00F65167" w:rsidRDefault="00F65167" w:rsidP="003F4258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1FF2926D" w14:textId="17338556" w:rsidR="00F65167" w:rsidRDefault="00F65167" w:rsidP="003F4258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2E8EE4A6" w14:textId="207C5DBF" w:rsidR="00F65167" w:rsidRDefault="00F65167" w:rsidP="003F4258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5E2532F0" w14:textId="77777777" w:rsidR="00F65167" w:rsidRDefault="00F65167" w:rsidP="003F4258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2E298337" w14:textId="77777777" w:rsidR="003F4258" w:rsidRDefault="003F4258" w:rsidP="003F4258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41C4D41D" w14:textId="32035E25" w:rsidR="00126749" w:rsidRPr="00126749" w:rsidRDefault="00F65167" w:rsidP="003F4258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F65167">
              <w:rPr>
                <w:rFonts w:ascii="Times New Roman" w:hAnsi="Times New Roman"/>
                <w:lang w:val="ru-RU"/>
              </w:rPr>
              <w:t xml:space="preserve">3. </w:t>
            </w:r>
            <w:r w:rsidR="003F4258" w:rsidRPr="00F65167">
              <w:rPr>
                <w:rFonts w:ascii="Times New Roman" w:hAnsi="Times New Roman"/>
                <w:lang w:val="ru-RU"/>
              </w:rPr>
              <w:t xml:space="preserve">Осуществляет подбор и применение различных информационно-коммуникационных средств для решения образовательных и </w:t>
            </w:r>
            <w:r w:rsidR="003F4258" w:rsidRPr="00F65167">
              <w:rPr>
                <w:rFonts w:ascii="Times New Roman" w:hAnsi="Times New Roman"/>
                <w:lang w:val="ru-RU"/>
              </w:rPr>
              <w:lastRenderedPageBreak/>
              <w:t>профессиональных задач.</w:t>
            </w:r>
          </w:p>
        </w:tc>
        <w:tc>
          <w:tcPr>
            <w:tcW w:w="4507" w:type="dxa"/>
            <w:shd w:val="clear" w:color="auto" w:fill="auto"/>
          </w:tcPr>
          <w:p w14:paraId="2AB7A715" w14:textId="77777777" w:rsidR="002A1961" w:rsidRPr="00126749" w:rsidRDefault="002A1961" w:rsidP="00174038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  <w:r w:rsidRPr="00126749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lastRenderedPageBreak/>
              <w:t>Знать:</w:t>
            </w:r>
          </w:p>
          <w:p w14:paraId="3DA983C9" w14:textId="49DE0848" w:rsidR="00174038" w:rsidRPr="00174038" w:rsidRDefault="00174038" w:rsidP="00174038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1.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Основы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работы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с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различными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цифровыми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средствами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коммуникации.</w:t>
            </w:r>
          </w:p>
          <w:p w14:paraId="2B318D63" w14:textId="42C81606" w:rsidR="00174038" w:rsidRPr="00174038" w:rsidRDefault="00174038" w:rsidP="00174038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2.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Принципы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создания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качественного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контента.</w:t>
            </w:r>
          </w:p>
          <w:p w14:paraId="543394D6" w14:textId="7B2D6232" w:rsidR="002A1961" w:rsidRPr="00126749" w:rsidRDefault="00174038" w:rsidP="00174038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3.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Особенности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различных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онлайн-платформ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для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совместной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деятельности.</w:t>
            </w:r>
          </w:p>
          <w:p w14:paraId="59E1C370" w14:textId="77777777" w:rsidR="002A1961" w:rsidRPr="00126749" w:rsidRDefault="002A1961" w:rsidP="00174038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26749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>Уметь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:</w:t>
            </w:r>
          </w:p>
          <w:p w14:paraId="44CF74FD" w14:textId="5DF44354" w:rsidR="00174038" w:rsidRPr="00174038" w:rsidRDefault="00174038" w:rsidP="00174038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1.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Эффективно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использовать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цифровые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средства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коммуникации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для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организации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взаимодействия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с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заинтересованными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сторонами.</w:t>
            </w:r>
          </w:p>
          <w:p w14:paraId="65C7D8D6" w14:textId="0F4988AD" w:rsidR="00174038" w:rsidRPr="00174038" w:rsidRDefault="00174038" w:rsidP="00174038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2.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Создавать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привлекательный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информативный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контент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для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публикации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в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онлайн-средах.</w:t>
            </w:r>
          </w:p>
          <w:p w14:paraId="1230D484" w14:textId="336F6EA5" w:rsidR="00126749" w:rsidRDefault="00174038" w:rsidP="0017403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3.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Организовывать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совместную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деятельность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с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использованием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цифровых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инструментов.</w:t>
            </w:r>
          </w:p>
          <w:p w14:paraId="48069C25" w14:textId="77777777" w:rsidR="002A1961" w:rsidRDefault="002A1961" w:rsidP="0017403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14:paraId="40A1000C" w14:textId="77777777" w:rsidR="002A1961" w:rsidRPr="00126749" w:rsidRDefault="002A1961" w:rsidP="00174038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  <w:r w:rsidRPr="00126749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>Знать:</w:t>
            </w:r>
          </w:p>
          <w:p w14:paraId="05EA8289" w14:textId="2C99F10F" w:rsidR="00174038" w:rsidRPr="00174038" w:rsidRDefault="00174038" w:rsidP="00174038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1.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Основные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принципы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работы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с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информационными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системами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цифровыми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сервисами.</w:t>
            </w:r>
          </w:p>
          <w:p w14:paraId="109E69C9" w14:textId="4E9E1E94" w:rsidR="00174038" w:rsidRPr="00174038" w:rsidRDefault="00174038" w:rsidP="00174038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2.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Специфику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различных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коммуникационных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платформ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инструментов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для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организации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эффективного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взаимодействия.</w:t>
            </w:r>
          </w:p>
          <w:p w14:paraId="169AC373" w14:textId="229464B5" w:rsidR="002A1961" w:rsidRPr="00126749" w:rsidRDefault="00174038" w:rsidP="00174038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3.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Ключевые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принципы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безопасности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конфиденциальности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при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работе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с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информационными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системами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цифровыми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технологиями.</w:t>
            </w:r>
          </w:p>
          <w:p w14:paraId="4A48C37B" w14:textId="77777777" w:rsidR="002A1961" w:rsidRPr="00126749" w:rsidRDefault="002A1961" w:rsidP="00174038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26749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>Уметь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:</w:t>
            </w:r>
          </w:p>
          <w:p w14:paraId="722F62A2" w14:textId="70F912A6" w:rsidR="00174038" w:rsidRPr="00174038" w:rsidRDefault="00174038" w:rsidP="00174038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1.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Организовывать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эффективное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взаимодействие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с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помощью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информационных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систем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цифровых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сервисов.</w:t>
            </w:r>
          </w:p>
          <w:p w14:paraId="1EE7D225" w14:textId="2A7944D2" w:rsidR="00174038" w:rsidRPr="00174038" w:rsidRDefault="00174038" w:rsidP="00174038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2.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Применять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различные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технологии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для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улучшения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коммуникации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совместной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работы.</w:t>
            </w:r>
          </w:p>
          <w:p w14:paraId="10AB30AB" w14:textId="5D3BD9B0" w:rsidR="002A1961" w:rsidRDefault="00174038" w:rsidP="0017403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3.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Разрабатывать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внедрять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стратегии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использования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информационных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систем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цифровых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технологий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для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повышения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производительности.</w:t>
            </w:r>
          </w:p>
          <w:p w14:paraId="74D26CDE" w14:textId="77777777" w:rsidR="002A1961" w:rsidRDefault="002A1961" w:rsidP="0017403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14:paraId="47A77204" w14:textId="77777777" w:rsidR="002A1961" w:rsidRPr="00126749" w:rsidRDefault="002A1961" w:rsidP="00174038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  <w:r w:rsidRPr="00126749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>Знать:</w:t>
            </w:r>
          </w:p>
          <w:p w14:paraId="304A80CE" w14:textId="585FBCF1" w:rsidR="00174038" w:rsidRPr="00174038" w:rsidRDefault="00174038" w:rsidP="00174038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1.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Различные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типы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информационно-коммуникационных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средств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(ИКТ)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их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возможности.</w:t>
            </w:r>
          </w:p>
          <w:p w14:paraId="353C2AE4" w14:textId="2FC85D63" w:rsidR="00174038" w:rsidRPr="00174038" w:rsidRDefault="00174038" w:rsidP="00174038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2.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Принципы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методы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выбора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подходящих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ИКТ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для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конкретных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образовательных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профессиональных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задач,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учитывая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цели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lastRenderedPageBreak/>
              <w:t>обучения.</w:t>
            </w:r>
          </w:p>
          <w:p w14:paraId="660B7199" w14:textId="5681F027" w:rsidR="002A1961" w:rsidRPr="00126749" w:rsidRDefault="00174038" w:rsidP="00174038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3.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Особенности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использования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различных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ИКТ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для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поддержки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совместной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работы.</w:t>
            </w:r>
          </w:p>
          <w:p w14:paraId="6011F3D0" w14:textId="77777777" w:rsidR="002A1961" w:rsidRPr="00126749" w:rsidRDefault="002A1961" w:rsidP="00174038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26749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>Уметь</w:t>
            </w: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:</w:t>
            </w:r>
          </w:p>
          <w:p w14:paraId="59370140" w14:textId="155BE77E" w:rsidR="00174038" w:rsidRPr="00174038" w:rsidRDefault="002A1961" w:rsidP="00174038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26749">
              <w:rPr>
                <w:rFonts w:ascii="Times New Roman" w:hAnsi="Times New Roman"/>
                <w:color w:val="000000"/>
                <w:lang w:val="ru-RU" w:eastAsia="ru-RU"/>
              </w:rPr>
              <w:t>1</w:t>
            </w:r>
            <w:r w:rsidR="00927A2D">
              <w:rPr>
                <w:lang w:val="ru-RU"/>
              </w:rPr>
              <w:t xml:space="preserve"> </w:t>
            </w:r>
            <w:r w:rsidR="00174038" w:rsidRPr="00174038">
              <w:rPr>
                <w:rFonts w:ascii="Times New Roman" w:hAnsi="Times New Roman"/>
                <w:color w:val="000000"/>
                <w:lang w:val="ru-RU" w:eastAsia="ru-RU"/>
              </w:rPr>
              <w:t>Подбирать,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="00174038" w:rsidRPr="00174038">
              <w:rPr>
                <w:rFonts w:ascii="Times New Roman" w:hAnsi="Times New Roman"/>
                <w:color w:val="000000"/>
                <w:lang w:val="ru-RU" w:eastAsia="ru-RU"/>
              </w:rPr>
              <w:t>интегрировать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="00174038" w:rsidRPr="00174038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="00174038" w:rsidRPr="00174038">
              <w:rPr>
                <w:rFonts w:ascii="Times New Roman" w:hAnsi="Times New Roman"/>
                <w:color w:val="000000"/>
                <w:lang w:val="ru-RU" w:eastAsia="ru-RU"/>
              </w:rPr>
              <w:t>эффективно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="00174038" w:rsidRPr="00174038">
              <w:rPr>
                <w:rFonts w:ascii="Times New Roman" w:hAnsi="Times New Roman"/>
                <w:color w:val="000000"/>
                <w:lang w:val="ru-RU" w:eastAsia="ru-RU"/>
              </w:rPr>
              <w:t>применять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="00174038" w:rsidRPr="00174038">
              <w:rPr>
                <w:rFonts w:ascii="Times New Roman" w:hAnsi="Times New Roman"/>
                <w:color w:val="000000"/>
                <w:lang w:val="ru-RU" w:eastAsia="ru-RU"/>
              </w:rPr>
              <w:t>различные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="00174038" w:rsidRPr="00174038">
              <w:rPr>
                <w:rFonts w:ascii="Times New Roman" w:hAnsi="Times New Roman"/>
                <w:color w:val="000000"/>
                <w:lang w:val="ru-RU" w:eastAsia="ru-RU"/>
              </w:rPr>
              <w:t>информационно-коммуникационные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="00174038" w:rsidRPr="00174038">
              <w:rPr>
                <w:rFonts w:ascii="Times New Roman" w:hAnsi="Times New Roman"/>
                <w:color w:val="000000"/>
                <w:lang w:val="ru-RU" w:eastAsia="ru-RU"/>
              </w:rPr>
              <w:t>средства.</w:t>
            </w:r>
          </w:p>
          <w:p w14:paraId="2E37D8E1" w14:textId="4EC7F4E7" w:rsidR="00174038" w:rsidRPr="00174038" w:rsidRDefault="00174038" w:rsidP="00174038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2.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Создавать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адаптировать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образовательные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материалы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с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использованием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ИКТ.</w:t>
            </w:r>
          </w:p>
          <w:p w14:paraId="370A3939" w14:textId="53D05C86" w:rsidR="002A1961" w:rsidRPr="00126749" w:rsidRDefault="00174038" w:rsidP="00174038">
            <w:pPr>
              <w:tabs>
                <w:tab w:val="left" w:pos="540"/>
              </w:tabs>
              <w:contextualSpacing/>
              <w:jc w:val="both"/>
              <w:rPr>
                <w:rStyle w:val="FontStyle12"/>
                <w:color w:val="000000"/>
                <w:sz w:val="22"/>
                <w:szCs w:val="22"/>
                <w:lang w:val="ru-RU"/>
              </w:rPr>
            </w:pP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3.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Оценивать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эффективность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применения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информационно-коммуникационных</w:t>
            </w:r>
            <w:r w:rsidR="00927A2D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74038">
              <w:rPr>
                <w:rFonts w:ascii="Times New Roman" w:hAnsi="Times New Roman"/>
                <w:color w:val="000000"/>
                <w:lang w:val="ru-RU" w:eastAsia="ru-RU"/>
              </w:rPr>
              <w:t>средств</w:t>
            </w:r>
            <w:r w:rsidR="002A1961" w:rsidRPr="00126749">
              <w:rPr>
                <w:rFonts w:ascii="Times New Roman" w:hAnsi="Times New Roman"/>
                <w:color w:val="000000"/>
                <w:lang w:val="ru-RU" w:eastAsia="ru-RU"/>
              </w:rPr>
              <w:t>.</w:t>
            </w:r>
          </w:p>
        </w:tc>
      </w:tr>
    </w:tbl>
    <w:p w14:paraId="406BE851" w14:textId="77777777" w:rsidR="00203059" w:rsidRDefault="00203059" w:rsidP="00B51194">
      <w:pPr>
        <w:jc w:val="right"/>
        <w:rPr>
          <w:rFonts w:ascii="Times New Roman" w:hAnsi="Times New Roman"/>
          <w:sz w:val="28"/>
          <w:szCs w:val="28"/>
          <w:lang w:val="ru-RU" w:eastAsia="zh-CN"/>
        </w:rPr>
      </w:pPr>
    </w:p>
    <w:p w14:paraId="06BC4891" w14:textId="77777777" w:rsidR="00203059" w:rsidRDefault="00203059" w:rsidP="00B51194">
      <w:pPr>
        <w:jc w:val="right"/>
        <w:rPr>
          <w:rFonts w:ascii="Times New Roman" w:hAnsi="Times New Roman"/>
          <w:sz w:val="28"/>
          <w:szCs w:val="28"/>
          <w:lang w:val="ru-RU" w:eastAsia="zh-CN"/>
        </w:rPr>
      </w:pPr>
    </w:p>
    <w:p w14:paraId="00388DB0" w14:textId="15820BAD" w:rsidR="00FB2D4D" w:rsidRPr="008F3350" w:rsidRDefault="0030548D" w:rsidP="008F3350">
      <w:pPr>
        <w:pStyle w:val="1"/>
        <w:numPr>
          <w:ilvl w:val="0"/>
          <w:numId w:val="1"/>
        </w:numPr>
        <w:tabs>
          <w:tab w:val="left" w:pos="993"/>
        </w:tabs>
        <w:ind w:left="0" w:firstLine="65"/>
        <w:jc w:val="both"/>
        <w:rPr>
          <w:sz w:val="28"/>
          <w:szCs w:val="28"/>
          <w:lang w:val="ru-RU"/>
        </w:rPr>
      </w:pPr>
      <w:bookmarkStart w:id="10" w:name="_Toc476574639"/>
      <w:bookmarkStart w:id="11" w:name="_Toc132797878"/>
      <w:bookmarkStart w:id="12" w:name="_Toc160624909"/>
      <w:r w:rsidRPr="001C2F11">
        <w:rPr>
          <w:sz w:val="28"/>
          <w:szCs w:val="28"/>
          <w:lang w:val="ru-RU"/>
        </w:rPr>
        <w:t>Место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практики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в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структуре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образовательной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программы</w:t>
      </w:r>
      <w:bookmarkEnd w:id="10"/>
      <w:bookmarkEnd w:id="11"/>
      <w:bookmarkEnd w:id="12"/>
    </w:p>
    <w:p w14:paraId="14A05675" w14:textId="228B9C93" w:rsidR="005469E1" w:rsidRPr="001C2F11" w:rsidRDefault="005469E1" w:rsidP="005469E1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Производственная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практика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базируется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на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освоении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как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теоретических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учебных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дисциплин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базовой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и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вариативной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частей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общенаучного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и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профессионального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циклов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образовательной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программы,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так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и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дисциплин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вариативной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(профильной)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части,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непосредственно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направленных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на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углубление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знаний,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умений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и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навыков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для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успешной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работы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по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избранному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виду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профессиональной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деятельности.</w:t>
      </w:r>
    </w:p>
    <w:p w14:paraId="66217ED9" w14:textId="353CAF7B" w:rsidR="005469E1" w:rsidRPr="001C2F11" w:rsidRDefault="005469E1" w:rsidP="00D55042">
      <w:pPr>
        <w:pStyle w:val="a4"/>
        <w:ind w:firstLine="720"/>
        <w:rPr>
          <w:lang w:val="ru-RU" w:eastAsia="ru-RU"/>
        </w:rPr>
      </w:pPr>
      <w:r w:rsidRPr="001C2F11">
        <w:rPr>
          <w:lang w:val="ru-RU" w:eastAsia="ru-RU"/>
        </w:rPr>
        <w:t>Производственная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практика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является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частью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Блока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2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«Практик</w:t>
      </w:r>
      <w:r w:rsidR="001342FA">
        <w:rPr>
          <w:lang w:val="ru-RU" w:eastAsia="ru-RU"/>
        </w:rPr>
        <w:t>а</w:t>
      </w:r>
      <w:r w:rsidRPr="001C2F11">
        <w:rPr>
          <w:lang w:val="ru-RU" w:eastAsia="ru-RU"/>
        </w:rPr>
        <w:t>,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в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том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числе</w:t>
      </w:r>
      <w:r w:rsidR="00927A2D">
        <w:rPr>
          <w:lang w:val="ru-RU" w:eastAsia="ru-RU"/>
        </w:rPr>
        <w:t xml:space="preserve"> </w:t>
      </w:r>
      <w:r w:rsidR="00CD1CE1">
        <w:rPr>
          <w:lang w:val="ru-RU" w:eastAsia="ru-RU"/>
        </w:rPr>
        <w:t>н</w:t>
      </w:r>
      <w:r w:rsidRPr="001C2F11">
        <w:rPr>
          <w:lang w:val="ru-RU" w:eastAsia="ru-RU"/>
        </w:rPr>
        <w:t>аучно-исследовательская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работа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(НИР)»</w:t>
      </w:r>
      <w:r w:rsidR="00927A2D">
        <w:rPr>
          <w:lang w:val="ru-RU" w:eastAsia="ru-RU"/>
        </w:rPr>
        <w:t xml:space="preserve"> </w:t>
      </w:r>
      <w:r w:rsidR="009F26A0" w:rsidRPr="009F26A0">
        <w:rPr>
          <w:lang w:val="ru-RU" w:eastAsia="ru-RU"/>
        </w:rPr>
        <w:t>по</w:t>
      </w:r>
      <w:r w:rsidR="00927A2D">
        <w:rPr>
          <w:lang w:val="ru-RU" w:eastAsia="ru-RU"/>
        </w:rPr>
        <w:t xml:space="preserve"> </w:t>
      </w:r>
      <w:r w:rsidR="009F26A0" w:rsidRPr="009F26A0">
        <w:rPr>
          <w:lang w:val="ru-RU" w:eastAsia="ru-RU"/>
        </w:rPr>
        <w:t>направлению</w:t>
      </w:r>
      <w:r w:rsidR="00927A2D">
        <w:rPr>
          <w:lang w:val="ru-RU" w:eastAsia="ru-RU"/>
        </w:rPr>
        <w:t xml:space="preserve"> </w:t>
      </w:r>
      <w:r w:rsidR="009F26A0" w:rsidRPr="009F26A0">
        <w:rPr>
          <w:lang w:val="ru-RU" w:eastAsia="ru-RU"/>
        </w:rPr>
        <w:t>подготовки</w:t>
      </w:r>
      <w:r w:rsidR="00927A2D">
        <w:rPr>
          <w:lang w:val="ru-RU" w:eastAsia="ru-RU"/>
        </w:rPr>
        <w:t xml:space="preserve"> </w:t>
      </w:r>
      <w:r w:rsidR="009F26A0" w:rsidRPr="009F26A0">
        <w:rPr>
          <w:lang w:val="ru-RU" w:eastAsia="ru-RU"/>
        </w:rPr>
        <w:t>38.0</w:t>
      </w:r>
      <w:r w:rsidR="00FF7851">
        <w:rPr>
          <w:lang w:val="ru-RU" w:eastAsia="ru-RU"/>
        </w:rPr>
        <w:t>3</w:t>
      </w:r>
      <w:r w:rsidR="009F26A0" w:rsidRPr="009F26A0">
        <w:rPr>
          <w:lang w:val="ru-RU" w:eastAsia="ru-RU"/>
        </w:rPr>
        <w:t>.0</w:t>
      </w:r>
      <w:r w:rsidR="009F26A0">
        <w:rPr>
          <w:lang w:val="ru-RU" w:eastAsia="ru-RU"/>
        </w:rPr>
        <w:t>1</w:t>
      </w:r>
      <w:r w:rsidR="00927A2D">
        <w:rPr>
          <w:lang w:val="ru-RU" w:eastAsia="ru-RU"/>
        </w:rPr>
        <w:t xml:space="preserve"> </w:t>
      </w:r>
      <w:r w:rsidR="009F26A0" w:rsidRPr="009F26A0">
        <w:rPr>
          <w:lang w:val="ru-RU" w:eastAsia="ru-RU"/>
        </w:rPr>
        <w:t>-</w:t>
      </w:r>
      <w:r w:rsidR="00927A2D">
        <w:rPr>
          <w:lang w:val="ru-RU" w:eastAsia="ru-RU"/>
        </w:rPr>
        <w:t xml:space="preserve"> </w:t>
      </w:r>
      <w:r w:rsidR="009F26A0" w:rsidRPr="009F26A0">
        <w:rPr>
          <w:lang w:val="ru-RU" w:eastAsia="ru-RU"/>
        </w:rPr>
        <w:t>«</w:t>
      </w:r>
      <w:r w:rsidR="009F26A0">
        <w:rPr>
          <w:lang w:val="ru-RU" w:eastAsia="ru-RU"/>
        </w:rPr>
        <w:t>Экономика</w:t>
      </w:r>
      <w:r w:rsidR="009F26A0" w:rsidRPr="009F26A0">
        <w:rPr>
          <w:lang w:val="ru-RU" w:eastAsia="ru-RU"/>
        </w:rPr>
        <w:t>»,</w:t>
      </w:r>
      <w:r w:rsidR="00927A2D">
        <w:rPr>
          <w:lang w:val="ru-RU" w:eastAsia="ru-RU"/>
        </w:rPr>
        <w:t xml:space="preserve"> </w:t>
      </w:r>
      <w:r w:rsidR="00126749" w:rsidRPr="0049442A">
        <w:rPr>
          <w:lang w:val="ru-RU"/>
        </w:rPr>
        <w:t>образовательной</w:t>
      </w:r>
      <w:r w:rsidR="00927A2D">
        <w:rPr>
          <w:lang w:val="ru-RU"/>
        </w:rPr>
        <w:t xml:space="preserve"> </w:t>
      </w:r>
      <w:r w:rsidR="00126749" w:rsidRPr="0049442A">
        <w:rPr>
          <w:lang w:val="ru-RU"/>
        </w:rPr>
        <w:t>программы</w:t>
      </w:r>
      <w:r w:rsidR="00927A2D">
        <w:rPr>
          <w:lang w:val="ru-RU"/>
        </w:rPr>
        <w:t xml:space="preserve"> </w:t>
      </w:r>
      <w:r w:rsidR="00126749">
        <w:rPr>
          <w:lang w:val="ru-RU"/>
        </w:rPr>
        <w:t>«</w:t>
      </w:r>
      <w:r w:rsidR="00126749" w:rsidRPr="00D444EE">
        <w:rPr>
          <w:lang w:val="ru-RU"/>
        </w:rPr>
        <w:t>Бизнес-архитектура</w:t>
      </w:r>
      <w:r w:rsidR="00927A2D">
        <w:rPr>
          <w:lang w:val="ru-RU"/>
        </w:rPr>
        <w:t xml:space="preserve"> </w:t>
      </w:r>
      <w:r w:rsidR="00126749" w:rsidRPr="00D444EE">
        <w:rPr>
          <w:lang w:val="ru-RU"/>
        </w:rPr>
        <w:t>и</w:t>
      </w:r>
      <w:r w:rsidR="00927A2D">
        <w:rPr>
          <w:lang w:val="ru-RU"/>
        </w:rPr>
        <w:t xml:space="preserve"> </w:t>
      </w:r>
      <w:r w:rsidR="00126749" w:rsidRPr="00D444EE">
        <w:rPr>
          <w:lang w:val="ru-RU"/>
        </w:rPr>
        <w:t>аналитика</w:t>
      </w:r>
      <w:r w:rsidR="00126749">
        <w:rPr>
          <w:lang w:val="ru-RU"/>
        </w:rPr>
        <w:t>»,</w:t>
      </w:r>
      <w:r w:rsidR="00927A2D">
        <w:rPr>
          <w:lang w:val="ru-RU"/>
        </w:rPr>
        <w:t xml:space="preserve"> </w:t>
      </w:r>
      <w:r w:rsidR="00126749" w:rsidRPr="0061599B">
        <w:rPr>
          <w:lang w:val="ru-RU"/>
        </w:rPr>
        <w:t>профиль</w:t>
      </w:r>
      <w:r w:rsidR="00927A2D">
        <w:rPr>
          <w:lang w:val="ru-RU"/>
        </w:rPr>
        <w:t xml:space="preserve"> </w:t>
      </w:r>
      <w:r w:rsidR="00126749" w:rsidRPr="0061599B">
        <w:rPr>
          <w:lang w:val="ru-RU"/>
        </w:rPr>
        <w:t>«</w:t>
      </w:r>
      <w:r w:rsidR="00126749" w:rsidRPr="00D444EE">
        <w:rPr>
          <w:lang w:val="ru-RU"/>
        </w:rPr>
        <w:t>Бизнес-архитектура</w:t>
      </w:r>
      <w:r w:rsidR="00927A2D">
        <w:rPr>
          <w:lang w:val="ru-RU"/>
        </w:rPr>
        <w:t xml:space="preserve"> </w:t>
      </w:r>
      <w:r w:rsidR="00126749" w:rsidRPr="00D444EE">
        <w:rPr>
          <w:lang w:val="ru-RU"/>
        </w:rPr>
        <w:t>и</w:t>
      </w:r>
      <w:r w:rsidR="00927A2D">
        <w:rPr>
          <w:lang w:val="ru-RU"/>
        </w:rPr>
        <w:t xml:space="preserve"> </w:t>
      </w:r>
      <w:r w:rsidR="00126749" w:rsidRPr="00D444EE">
        <w:rPr>
          <w:lang w:val="ru-RU"/>
        </w:rPr>
        <w:t>аналитика</w:t>
      </w:r>
      <w:r w:rsidR="00126749">
        <w:rPr>
          <w:lang w:val="ru-RU"/>
        </w:rPr>
        <w:t>»</w:t>
      </w:r>
      <w:r w:rsidR="00927A2D">
        <w:rPr>
          <w:lang w:val="ru-RU"/>
        </w:rPr>
        <w:t xml:space="preserve"> </w:t>
      </w:r>
      <w:r w:rsidRPr="001C2F11">
        <w:rPr>
          <w:lang w:val="ru-RU" w:eastAsia="ru-RU"/>
        </w:rPr>
        <w:t>и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первым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проверочным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этапом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практического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применения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полученных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теоретических</w:t>
      </w:r>
      <w:r w:rsidR="00927A2D">
        <w:rPr>
          <w:lang w:val="ru-RU" w:eastAsia="ru-RU"/>
        </w:rPr>
        <w:t xml:space="preserve"> </w:t>
      </w:r>
      <w:r w:rsidRPr="001C2F11">
        <w:rPr>
          <w:lang w:val="ru-RU" w:eastAsia="ru-RU"/>
        </w:rPr>
        <w:t>знаний.</w:t>
      </w:r>
    </w:p>
    <w:p w14:paraId="2E0C49D1" w14:textId="306682AF" w:rsidR="005469E1" w:rsidRPr="001C2F11" w:rsidRDefault="005469E1" w:rsidP="005469E1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Производственная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практика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включает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в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себя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практику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по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получению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первичных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профессиональных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умений,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ознакомление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в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целом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с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системой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аналитической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работы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на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предприятиях,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представляет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собой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вид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учебных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занятий,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непосредственно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ориентированных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на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профессионально-практическую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подготовку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студентов.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Программа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практики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включает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также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производственную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преддипломную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практику,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посвященную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сбору,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обобщению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и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анализу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материалов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для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подготовки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выпускной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квалификационной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работы.</w:t>
      </w:r>
    </w:p>
    <w:p w14:paraId="39A09B2F" w14:textId="77777777" w:rsidR="00492113" w:rsidRPr="001C2F11" w:rsidRDefault="00492113" w:rsidP="00640833">
      <w:pPr>
        <w:spacing w:before="4" w:line="360" w:lineRule="auto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14:paraId="616E3DF4" w14:textId="2EF903B4" w:rsidR="007D4B41" w:rsidRPr="001C2F11" w:rsidRDefault="007D4B41" w:rsidP="0003156D">
      <w:pPr>
        <w:pStyle w:val="1"/>
        <w:numPr>
          <w:ilvl w:val="0"/>
          <w:numId w:val="1"/>
        </w:numPr>
        <w:tabs>
          <w:tab w:val="left" w:pos="993"/>
        </w:tabs>
        <w:ind w:left="0" w:firstLine="720"/>
        <w:jc w:val="both"/>
        <w:rPr>
          <w:sz w:val="28"/>
          <w:szCs w:val="28"/>
          <w:lang w:val="ru-RU"/>
        </w:rPr>
      </w:pPr>
      <w:bookmarkStart w:id="13" w:name="_Toc476574640"/>
      <w:bookmarkStart w:id="14" w:name="_Toc132797879"/>
      <w:bookmarkStart w:id="15" w:name="_Toc160624910"/>
      <w:r w:rsidRPr="001C2F11">
        <w:rPr>
          <w:sz w:val="28"/>
          <w:szCs w:val="28"/>
          <w:lang w:val="ru-RU"/>
        </w:rPr>
        <w:t>Объем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практики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в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зачетных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единицах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и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ее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продолжительность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в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неделях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либо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в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академических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часах</w:t>
      </w:r>
      <w:bookmarkEnd w:id="13"/>
      <w:bookmarkEnd w:id="14"/>
      <w:bookmarkEnd w:id="15"/>
    </w:p>
    <w:p w14:paraId="5D4B9859" w14:textId="539C32C6" w:rsidR="00877592" w:rsidRDefault="00467F54" w:rsidP="00877592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F26A0">
        <w:rPr>
          <w:rFonts w:ascii="Times New Roman" w:hAnsi="Times New Roman"/>
          <w:sz w:val="28"/>
          <w:szCs w:val="28"/>
          <w:lang w:val="ru-RU"/>
        </w:rPr>
        <w:t>Общая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F26A0">
        <w:rPr>
          <w:rFonts w:ascii="Times New Roman" w:hAnsi="Times New Roman"/>
          <w:sz w:val="28"/>
          <w:szCs w:val="28"/>
          <w:lang w:val="ru-RU"/>
        </w:rPr>
        <w:t>трудоё</w:t>
      </w:r>
      <w:r w:rsidR="00F5785D" w:rsidRPr="009F26A0">
        <w:rPr>
          <w:rFonts w:ascii="Times New Roman" w:hAnsi="Times New Roman"/>
          <w:sz w:val="28"/>
          <w:szCs w:val="28"/>
          <w:lang w:val="ru-RU"/>
        </w:rPr>
        <w:t>мкость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5785D" w:rsidRPr="009F26A0">
        <w:rPr>
          <w:rFonts w:ascii="Times New Roman" w:hAnsi="Times New Roman"/>
          <w:sz w:val="28"/>
          <w:szCs w:val="28"/>
          <w:lang w:val="ru-RU"/>
        </w:rPr>
        <w:t>производственной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5785D" w:rsidRPr="009F26A0">
        <w:rPr>
          <w:rFonts w:ascii="Times New Roman" w:hAnsi="Times New Roman"/>
          <w:sz w:val="28"/>
          <w:szCs w:val="28"/>
          <w:lang w:val="ru-RU"/>
        </w:rPr>
        <w:t>практики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F26A0">
        <w:rPr>
          <w:rFonts w:ascii="Times New Roman" w:hAnsi="Times New Roman"/>
          <w:sz w:val="28"/>
          <w:szCs w:val="28"/>
          <w:lang w:val="ru-RU"/>
        </w:rPr>
        <w:t>составляет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F26A0">
        <w:rPr>
          <w:rFonts w:ascii="Times New Roman" w:hAnsi="Times New Roman"/>
          <w:sz w:val="28"/>
          <w:szCs w:val="28"/>
          <w:lang w:val="ru-RU"/>
        </w:rPr>
        <w:t>1</w:t>
      </w:r>
      <w:r w:rsidR="00F247CB">
        <w:rPr>
          <w:rFonts w:ascii="Times New Roman" w:hAnsi="Times New Roman"/>
          <w:sz w:val="28"/>
          <w:szCs w:val="28"/>
          <w:lang w:val="ru-RU"/>
        </w:rPr>
        <w:t>8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F26A0">
        <w:rPr>
          <w:rFonts w:ascii="Times New Roman" w:hAnsi="Times New Roman"/>
          <w:sz w:val="28"/>
          <w:szCs w:val="28"/>
          <w:lang w:val="ru-RU"/>
        </w:rPr>
        <w:t>зачетных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F26A0">
        <w:rPr>
          <w:rFonts w:ascii="Times New Roman" w:hAnsi="Times New Roman"/>
          <w:sz w:val="28"/>
          <w:szCs w:val="28"/>
          <w:lang w:val="ru-RU"/>
        </w:rPr>
        <w:lastRenderedPageBreak/>
        <w:t>единиц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F26A0">
        <w:rPr>
          <w:rFonts w:ascii="Times New Roman" w:hAnsi="Times New Roman"/>
          <w:sz w:val="28"/>
          <w:szCs w:val="28"/>
          <w:lang w:val="ru-RU"/>
        </w:rPr>
        <w:t>-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F26A0">
        <w:rPr>
          <w:rFonts w:ascii="Times New Roman" w:hAnsi="Times New Roman"/>
          <w:sz w:val="28"/>
          <w:szCs w:val="28"/>
          <w:lang w:val="ru-RU"/>
        </w:rPr>
        <w:t>(</w:t>
      </w:r>
      <w:r w:rsidR="00F247CB">
        <w:rPr>
          <w:rFonts w:ascii="Times New Roman" w:hAnsi="Times New Roman"/>
          <w:sz w:val="28"/>
          <w:szCs w:val="28"/>
          <w:lang w:val="ru-RU"/>
        </w:rPr>
        <w:t>648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F26A0">
        <w:rPr>
          <w:rFonts w:ascii="Times New Roman" w:hAnsi="Times New Roman"/>
          <w:sz w:val="28"/>
          <w:szCs w:val="28"/>
          <w:lang w:val="ru-RU"/>
        </w:rPr>
        <w:t>час</w:t>
      </w:r>
      <w:r w:rsidR="00B85481" w:rsidRPr="009F26A0">
        <w:rPr>
          <w:rFonts w:ascii="Times New Roman" w:hAnsi="Times New Roman"/>
          <w:sz w:val="28"/>
          <w:szCs w:val="28"/>
          <w:lang w:val="ru-RU"/>
        </w:rPr>
        <w:t>ов</w:t>
      </w:r>
      <w:r w:rsidRPr="009F26A0">
        <w:rPr>
          <w:rFonts w:ascii="Times New Roman" w:hAnsi="Times New Roman"/>
          <w:sz w:val="28"/>
          <w:szCs w:val="28"/>
          <w:lang w:val="ru-RU"/>
        </w:rPr>
        <w:t>)</w:t>
      </w:r>
      <w:r w:rsidR="00877592">
        <w:rPr>
          <w:rFonts w:ascii="Times New Roman" w:hAnsi="Times New Roman"/>
          <w:sz w:val="28"/>
          <w:szCs w:val="28"/>
          <w:lang w:val="ru-RU"/>
        </w:rPr>
        <w:t>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77592" w:rsidRPr="00877592">
        <w:rPr>
          <w:rFonts w:ascii="Times New Roman" w:hAnsi="Times New Roman"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77592" w:rsidRPr="00877592">
        <w:rPr>
          <w:rFonts w:ascii="Times New Roman" w:hAnsi="Times New Roman"/>
          <w:sz w:val="28"/>
          <w:szCs w:val="28"/>
          <w:lang w:val="ru-RU"/>
        </w:rPr>
        <w:t>форме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77592" w:rsidRPr="00877592">
        <w:rPr>
          <w:rFonts w:ascii="Times New Roman" w:hAnsi="Times New Roman"/>
          <w:sz w:val="28"/>
          <w:szCs w:val="28"/>
          <w:lang w:val="ru-RU"/>
        </w:rPr>
        <w:t>контактной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77592" w:rsidRPr="00877592">
        <w:rPr>
          <w:rFonts w:ascii="Times New Roman" w:hAnsi="Times New Roman"/>
          <w:sz w:val="28"/>
          <w:szCs w:val="28"/>
          <w:lang w:val="ru-RU"/>
        </w:rPr>
        <w:t>работы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77592" w:rsidRPr="00877592">
        <w:rPr>
          <w:rFonts w:ascii="Times New Roman" w:hAnsi="Times New Roman"/>
          <w:sz w:val="28"/>
          <w:szCs w:val="28"/>
          <w:lang w:val="ru-RU"/>
        </w:rPr>
        <w:t>4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77592" w:rsidRPr="00877592">
        <w:rPr>
          <w:rFonts w:ascii="Times New Roman" w:hAnsi="Times New Roman"/>
          <w:sz w:val="28"/>
          <w:szCs w:val="28"/>
          <w:lang w:val="ru-RU"/>
        </w:rPr>
        <w:t>часа.</w:t>
      </w:r>
    </w:p>
    <w:p w14:paraId="2A54B743" w14:textId="0090A090" w:rsidR="00EF570E" w:rsidRPr="00877592" w:rsidRDefault="00EF570E" w:rsidP="00877592">
      <w:pPr>
        <w:pStyle w:val="af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F570E">
        <w:rPr>
          <w:rFonts w:ascii="Times New Roman" w:hAnsi="Times New Roman"/>
          <w:sz w:val="28"/>
          <w:szCs w:val="28"/>
          <w:lang w:val="ru-RU"/>
        </w:rPr>
        <w:t>Типы производственной практики: технологическая (проектно-технологическая) практика -15 зачетных единиц (540 часов); преддипломная практика - 3 зачетные единицы (108 часов).</w:t>
      </w:r>
    </w:p>
    <w:p w14:paraId="16DE9FE0" w14:textId="4E12E233" w:rsidR="00126749" w:rsidRPr="00875641" w:rsidRDefault="00467F54" w:rsidP="00126749">
      <w:pPr>
        <w:spacing w:line="36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val="ru-RU" w:eastAsia="ru-RU"/>
        </w:rPr>
      </w:pPr>
      <w:r w:rsidRPr="009F26A0">
        <w:rPr>
          <w:rFonts w:ascii="Times New Roman" w:hAnsi="Times New Roman"/>
          <w:sz w:val="28"/>
          <w:szCs w:val="28"/>
          <w:lang w:val="ru-RU"/>
        </w:rPr>
        <w:t>Вид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F26A0">
        <w:rPr>
          <w:rFonts w:ascii="Times New Roman" w:hAnsi="Times New Roman"/>
          <w:sz w:val="28"/>
          <w:szCs w:val="28"/>
          <w:lang w:val="ru-RU"/>
        </w:rPr>
        <w:t>промежуточной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F26A0">
        <w:rPr>
          <w:rFonts w:ascii="Times New Roman" w:hAnsi="Times New Roman"/>
          <w:sz w:val="28"/>
          <w:szCs w:val="28"/>
          <w:lang w:val="ru-RU"/>
        </w:rPr>
        <w:t>аттестации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F26A0">
        <w:rPr>
          <w:rFonts w:ascii="Times New Roman" w:hAnsi="Times New Roman"/>
          <w:sz w:val="28"/>
          <w:szCs w:val="28"/>
          <w:lang w:val="ru-RU"/>
        </w:rPr>
        <w:t>–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F26A0">
        <w:rPr>
          <w:rFonts w:ascii="Times New Roman" w:hAnsi="Times New Roman"/>
          <w:sz w:val="28"/>
          <w:szCs w:val="28"/>
          <w:lang w:val="ru-RU"/>
        </w:rPr>
        <w:t>зачет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37109" w:rsidRPr="009F26A0">
        <w:rPr>
          <w:rFonts w:ascii="Times New Roman" w:hAnsi="Times New Roman"/>
          <w:sz w:val="28"/>
          <w:szCs w:val="28"/>
          <w:lang w:val="ru-RU"/>
        </w:rPr>
        <w:t>с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37109" w:rsidRPr="009F26A0">
        <w:rPr>
          <w:rFonts w:ascii="Times New Roman" w:hAnsi="Times New Roman"/>
          <w:sz w:val="28"/>
          <w:szCs w:val="28"/>
          <w:lang w:val="ru-RU"/>
        </w:rPr>
        <w:t>оценкой</w:t>
      </w:r>
      <w:r w:rsidRPr="009F26A0">
        <w:rPr>
          <w:rFonts w:ascii="Times New Roman" w:hAnsi="Times New Roman"/>
          <w:sz w:val="28"/>
          <w:szCs w:val="28"/>
          <w:lang w:val="ru-RU"/>
        </w:rPr>
        <w:t>.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F26A0">
        <w:rPr>
          <w:rFonts w:ascii="Times New Roman" w:hAnsi="Times New Roman"/>
          <w:sz w:val="28"/>
          <w:szCs w:val="28"/>
          <w:lang w:val="ru-RU"/>
        </w:rPr>
        <w:t>Продолжительность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F26A0">
        <w:rPr>
          <w:rFonts w:ascii="Times New Roman" w:hAnsi="Times New Roman"/>
          <w:sz w:val="28"/>
          <w:szCs w:val="28"/>
          <w:lang w:val="ru-RU"/>
        </w:rPr>
        <w:t>производственной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F26A0">
        <w:rPr>
          <w:rFonts w:ascii="Times New Roman" w:hAnsi="Times New Roman"/>
          <w:sz w:val="28"/>
          <w:szCs w:val="28"/>
          <w:lang w:val="ru-RU"/>
        </w:rPr>
        <w:t>практики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F26A0">
        <w:rPr>
          <w:rFonts w:ascii="Times New Roman" w:hAnsi="Times New Roman"/>
          <w:sz w:val="28"/>
          <w:szCs w:val="28"/>
          <w:lang w:val="ru-RU"/>
        </w:rPr>
        <w:t>составляет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85481" w:rsidRPr="009F26A0">
        <w:rPr>
          <w:rFonts w:ascii="Times New Roman" w:hAnsi="Times New Roman"/>
          <w:sz w:val="28"/>
          <w:szCs w:val="28"/>
          <w:lang w:val="ru-RU"/>
        </w:rPr>
        <w:t>10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F26A0">
        <w:rPr>
          <w:rFonts w:ascii="Times New Roman" w:hAnsi="Times New Roman"/>
          <w:sz w:val="28"/>
          <w:szCs w:val="28"/>
          <w:lang w:val="ru-RU"/>
        </w:rPr>
        <w:t>недель.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26749">
        <w:rPr>
          <w:rFonts w:ascii="Times New Roman" w:eastAsia="Times New Roman" w:hAnsi="Times New Roman"/>
          <w:sz w:val="28"/>
          <w:szCs w:val="28"/>
          <w:lang w:val="ru-RU"/>
        </w:rPr>
        <w:t>Производственная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126749" w:rsidRPr="0049442A">
        <w:rPr>
          <w:rFonts w:ascii="Times New Roman" w:eastAsia="Times New Roman" w:hAnsi="Times New Roman"/>
          <w:sz w:val="28"/>
          <w:szCs w:val="28"/>
          <w:lang w:val="ru-RU" w:eastAsia="ru-RU"/>
        </w:rPr>
        <w:t>практика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126749" w:rsidRPr="0049442A">
        <w:rPr>
          <w:rFonts w:ascii="Times New Roman" w:eastAsia="Times New Roman" w:hAnsi="Times New Roman"/>
          <w:sz w:val="28"/>
          <w:szCs w:val="28"/>
          <w:lang w:val="ru-RU" w:eastAsia="ru-RU"/>
        </w:rPr>
        <w:t>проводится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126749" w:rsidRPr="0049442A">
        <w:rPr>
          <w:rFonts w:ascii="Times New Roman" w:eastAsia="Times New Roman" w:hAnsi="Times New Roman"/>
          <w:sz w:val="28"/>
          <w:szCs w:val="28"/>
          <w:lang w:val="ru-RU" w:eastAsia="ru-RU"/>
        </w:rPr>
        <w:t>в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126749">
        <w:rPr>
          <w:rFonts w:ascii="Times New Roman" w:eastAsia="Times New Roman" w:hAnsi="Times New Roman"/>
          <w:sz w:val="28"/>
          <w:szCs w:val="28"/>
          <w:lang w:val="ru-RU" w:eastAsia="ru-RU"/>
        </w:rPr>
        <w:t>8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126749">
        <w:rPr>
          <w:rFonts w:ascii="Times New Roman" w:eastAsia="Times New Roman" w:hAnsi="Times New Roman"/>
          <w:sz w:val="28"/>
          <w:szCs w:val="28"/>
          <w:lang w:val="ru-RU" w:eastAsia="ru-RU"/>
        </w:rPr>
        <w:t>семестре</w:t>
      </w:r>
      <w:r w:rsidR="00126749" w:rsidRPr="0049442A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</w:p>
    <w:p w14:paraId="38207EF3" w14:textId="75A81C3A" w:rsidR="00467F54" w:rsidRPr="001C2F11" w:rsidRDefault="00467F54" w:rsidP="002D0E50">
      <w:pPr>
        <w:pStyle w:val="af1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14:paraId="5CA0922E" w14:textId="07184208" w:rsidR="007D4B41" w:rsidRDefault="007D4B41" w:rsidP="0003156D">
      <w:pPr>
        <w:pStyle w:val="1"/>
        <w:numPr>
          <w:ilvl w:val="0"/>
          <w:numId w:val="1"/>
        </w:numPr>
        <w:tabs>
          <w:tab w:val="left" w:pos="993"/>
        </w:tabs>
        <w:ind w:left="0" w:firstLine="720"/>
        <w:jc w:val="both"/>
        <w:rPr>
          <w:sz w:val="28"/>
          <w:szCs w:val="28"/>
          <w:lang w:val="ru-RU"/>
        </w:rPr>
      </w:pPr>
      <w:bookmarkStart w:id="16" w:name="_Toc476574641"/>
      <w:bookmarkStart w:id="17" w:name="_Toc132797880"/>
      <w:bookmarkStart w:id="18" w:name="_Toc160624911"/>
      <w:r w:rsidRPr="001C2F11">
        <w:rPr>
          <w:sz w:val="28"/>
          <w:szCs w:val="28"/>
          <w:lang w:val="ru-RU"/>
        </w:rPr>
        <w:t>Содержание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практики</w:t>
      </w:r>
      <w:bookmarkEnd w:id="16"/>
      <w:bookmarkEnd w:id="17"/>
      <w:bookmarkEnd w:id="18"/>
    </w:p>
    <w:p w14:paraId="7EB18EE5" w14:textId="512118AA" w:rsidR="00CD7899" w:rsidRDefault="00CD7899" w:rsidP="00CD789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D7899">
        <w:rPr>
          <w:rFonts w:ascii="Times New Roman" w:hAnsi="Times New Roman"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D7899">
        <w:rPr>
          <w:rFonts w:ascii="Times New Roman" w:hAnsi="Times New Roman"/>
          <w:sz w:val="28"/>
          <w:szCs w:val="28"/>
          <w:lang w:val="ru-RU"/>
        </w:rPr>
        <w:t>данном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D7899">
        <w:rPr>
          <w:rFonts w:ascii="Times New Roman" w:hAnsi="Times New Roman"/>
          <w:sz w:val="28"/>
          <w:szCs w:val="28"/>
          <w:lang w:val="ru-RU"/>
        </w:rPr>
        <w:t>разделе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D7899">
        <w:rPr>
          <w:rFonts w:ascii="Times New Roman" w:hAnsi="Times New Roman"/>
          <w:sz w:val="28"/>
          <w:szCs w:val="28"/>
          <w:lang w:val="ru-RU"/>
        </w:rPr>
        <w:t>описываются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D7899">
        <w:rPr>
          <w:rFonts w:ascii="Times New Roman" w:hAnsi="Times New Roman"/>
          <w:sz w:val="28"/>
          <w:szCs w:val="28"/>
          <w:lang w:val="ru-RU"/>
        </w:rPr>
        <w:t>виды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D7899">
        <w:rPr>
          <w:rFonts w:ascii="Times New Roman" w:hAnsi="Times New Roman"/>
          <w:sz w:val="28"/>
          <w:szCs w:val="28"/>
          <w:lang w:val="ru-RU"/>
        </w:rPr>
        <w:t>работ,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D7899">
        <w:rPr>
          <w:rFonts w:ascii="Times New Roman" w:hAnsi="Times New Roman"/>
          <w:sz w:val="28"/>
          <w:szCs w:val="28"/>
          <w:lang w:val="ru-RU"/>
        </w:rPr>
        <w:t>которые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D7899">
        <w:rPr>
          <w:rFonts w:ascii="Times New Roman" w:hAnsi="Times New Roman"/>
          <w:sz w:val="28"/>
          <w:szCs w:val="28"/>
          <w:lang w:val="ru-RU"/>
        </w:rPr>
        <w:t>обучающийся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D7899">
        <w:rPr>
          <w:rFonts w:ascii="Times New Roman" w:hAnsi="Times New Roman"/>
          <w:sz w:val="28"/>
          <w:szCs w:val="28"/>
          <w:lang w:val="ru-RU"/>
        </w:rPr>
        <w:t>осваивает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D7899">
        <w:rPr>
          <w:rFonts w:ascii="Times New Roman" w:hAnsi="Times New Roman"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D7899">
        <w:rPr>
          <w:rFonts w:ascii="Times New Roman" w:hAnsi="Times New Roman"/>
          <w:sz w:val="28"/>
          <w:szCs w:val="28"/>
          <w:lang w:val="ru-RU"/>
        </w:rPr>
        <w:t>рамках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D7899">
        <w:rPr>
          <w:rFonts w:ascii="Times New Roman" w:hAnsi="Times New Roman"/>
          <w:sz w:val="28"/>
          <w:szCs w:val="28"/>
          <w:lang w:val="ru-RU"/>
        </w:rPr>
        <w:t>практики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D7899">
        <w:rPr>
          <w:rFonts w:ascii="Times New Roman" w:hAnsi="Times New Roman"/>
          <w:sz w:val="28"/>
          <w:szCs w:val="28"/>
          <w:lang w:val="ru-RU"/>
        </w:rPr>
        <w:t>для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D7899">
        <w:rPr>
          <w:rFonts w:ascii="Times New Roman" w:hAnsi="Times New Roman"/>
          <w:sz w:val="28"/>
          <w:szCs w:val="28"/>
          <w:lang w:val="ru-RU"/>
        </w:rPr>
        <w:t>решения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D7899">
        <w:rPr>
          <w:rFonts w:ascii="Times New Roman" w:hAnsi="Times New Roman"/>
          <w:sz w:val="28"/>
          <w:szCs w:val="28"/>
          <w:lang w:val="ru-RU"/>
        </w:rPr>
        <w:t>профессиональных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D7899">
        <w:rPr>
          <w:rFonts w:ascii="Times New Roman" w:hAnsi="Times New Roman"/>
          <w:sz w:val="28"/>
          <w:szCs w:val="28"/>
          <w:lang w:val="ru-RU"/>
        </w:rPr>
        <w:t>задач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D7899">
        <w:rPr>
          <w:rFonts w:ascii="Times New Roman" w:hAnsi="Times New Roman"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D7899">
        <w:rPr>
          <w:rFonts w:ascii="Times New Roman" w:hAnsi="Times New Roman"/>
          <w:sz w:val="28"/>
          <w:szCs w:val="28"/>
          <w:lang w:val="ru-RU"/>
        </w:rPr>
        <w:t>соответствии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D7899">
        <w:rPr>
          <w:rFonts w:ascii="Times New Roman" w:hAnsi="Times New Roman"/>
          <w:sz w:val="28"/>
          <w:szCs w:val="28"/>
          <w:lang w:val="ru-RU"/>
        </w:rPr>
        <w:t>с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D7899">
        <w:rPr>
          <w:rFonts w:ascii="Times New Roman" w:hAnsi="Times New Roman"/>
          <w:sz w:val="28"/>
          <w:szCs w:val="28"/>
          <w:lang w:val="ru-RU"/>
        </w:rPr>
        <w:t>видами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D7899">
        <w:rPr>
          <w:rFonts w:ascii="Times New Roman" w:hAnsi="Times New Roman"/>
          <w:sz w:val="28"/>
          <w:szCs w:val="28"/>
          <w:lang w:val="ru-RU"/>
        </w:rPr>
        <w:t>профессиональной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D7899">
        <w:rPr>
          <w:rFonts w:ascii="Times New Roman" w:hAnsi="Times New Roman"/>
          <w:sz w:val="28"/>
          <w:szCs w:val="28"/>
          <w:lang w:val="ru-RU"/>
        </w:rPr>
        <w:t>деятельности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D7899">
        <w:rPr>
          <w:rFonts w:ascii="Times New Roman" w:hAnsi="Times New Roman"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D7899">
        <w:rPr>
          <w:rFonts w:ascii="Times New Roman" w:hAnsi="Times New Roman"/>
          <w:sz w:val="28"/>
          <w:szCs w:val="28"/>
          <w:lang w:val="ru-RU"/>
        </w:rPr>
        <w:t>форме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D7899">
        <w:rPr>
          <w:rFonts w:ascii="Times New Roman" w:hAnsi="Times New Roman"/>
          <w:sz w:val="28"/>
          <w:szCs w:val="28"/>
          <w:lang w:val="ru-RU"/>
        </w:rPr>
        <w:t>контактной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D7899">
        <w:rPr>
          <w:rFonts w:ascii="Times New Roman" w:hAnsi="Times New Roman"/>
          <w:sz w:val="28"/>
          <w:szCs w:val="28"/>
          <w:lang w:val="ru-RU"/>
        </w:rPr>
        <w:t>работы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D7899">
        <w:rPr>
          <w:rFonts w:ascii="Times New Roman" w:hAnsi="Times New Roman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D7899">
        <w:rPr>
          <w:rFonts w:ascii="Times New Roman" w:hAnsi="Times New Roman"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D7899">
        <w:rPr>
          <w:rFonts w:ascii="Times New Roman" w:hAnsi="Times New Roman"/>
          <w:sz w:val="28"/>
          <w:szCs w:val="28"/>
          <w:lang w:val="ru-RU"/>
        </w:rPr>
        <w:t>форме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D7899">
        <w:rPr>
          <w:rFonts w:ascii="Times New Roman" w:hAnsi="Times New Roman"/>
          <w:sz w:val="28"/>
          <w:szCs w:val="28"/>
          <w:lang w:val="ru-RU"/>
        </w:rPr>
        <w:t>самостоятельной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D7899">
        <w:rPr>
          <w:rFonts w:ascii="Times New Roman" w:hAnsi="Times New Roman"/>
          <w:sz w:val="28"/>
          <w:szCs w:val="28"/>
          <w:lang w:val="ru-RU"/>
        </w:rPr>
        <w:t>работы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D7899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(табл.2)</w:t>
      </w:r>
      <w:r w:rsidRPr="00CD7899">
        <w:rPr>
          <w:rFonts w:ascii="Times New Roman" w:hAnsi="Times New Roman"/>
          <w:sz w:val="28"/>
          <w:szCs w:val="28"/>
          <w:lang w:val="ru-RU"/>
        </w:rPr>
        <w:t>.</w:t>
      </w:r>
    </w:p>
    <w:p w14:paraId="4FF23FFA" w14:textId="31694604" w:rsidR="00CD7899" w:rsidRPr="00CD7899" w:rsidRDefault="00CD7899" w:rsidP="00CD7899">
      <w:pPr>
        <w:spacing w:line="360" w:lineRule="auto"/>
        <w:ind w:firstLine="709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Таблица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4507"/>
        <w:gridCol w:w="2835"/>
      </w:tblGrid>
      <w:tr w:rsidR="004A2720" w:rsidRPr="00910147" w14:paraId="5321237F" w14:textId="77777777" w:rsidTr="00910147">
        <w:trPr>
          <w:trHeight w:val="510"/>
        </w:trPr>
        <w:tc>
          <w:tcPr>
            <w:tcW w:w="2581" w:type="dxa"/>
            <w:shd w:val="clear" w:color="auto" w:fill="auto"/>
            <w:vAlign w:val="center"/>
          </w:tcPr>
          <w:p w14:paraId="1714E21A" w14:textId="2695FFAC" w:rsidR="004A2720" w:rsidRPr="00CD7899" w:rsidRDefault="004A2720" w:rsidP="00910147">
            <w:pPr>
              <w:pStyle w:val="a4"/>
              <w:spacing w:line="240" w:lineRule="auto"/>
              <w:ind w:firstLine="0"/>
              <w:jc w:val="center"/>
              <w:rPr>
                <w:b/>
                <w:sz w:val="24"/>
                <w:lang w:val="ru-RU"/>
              </w:rPr>
            </w:pPr>
            <w:r w:rsidRPr="00CD7899">
              <w:rPr>
                <w:b/>
                <w:sz w:val="24"/>
                <w:lang w:val="ru-RU"/>
              </w:rPr>
              <w:t>Типы</w:t>
            </w:r>
            <w:r w:rsidR="00927A2D">
              <w:rPr>
                <w:b/>
                <w:sz w:val="24"/>
                <w:lang w:val="ru-RU"/>
              </w:rPr>
              <w:t xml:space="preserve"> </w:t>
            </w:r>
            <w:r w:rsidRPr="00CD7899">
              <w:rPr>
                <w:b/>
                <w:sz w:val="24"/>
                <w:lang w:val="ru-RU"/>
              </w:rPr>
              <w:t>профессиональных</w:t>
            </w:r>
            <w:r w:rsidR="00927A2D">
              <w:rPr>
                <w:b/>
                <w:sz w:val="24"/>
                <w:lang w:val="ru-RU"/>
              </w:rPr>
              <w:t xml:space="preserve"> </w:t>
            </w:r>
            <w:r w:rsidRPr="00CD7899">
              <w:rPr>
                <w:b/>
                <w:sz w:val="24"/>
                <w:lang w:val="ru-RU"/>
              </w:rPr>
              <w:t>задач</w:t>
            </w:r>
          </w:p>
        </w:tc>
        <w:tc>
          <w:tcPr>
            <w:tcW w:w="4507" w:type="dxa"/>
            <w:shd w:val="clear" w:color="auto" w:fill="auto"/>
            <w:vAlign w:val="center"/>
          </w:tcPr>
          <w:p w14:paraId="1732CECC" w14:textId="781FE6F5" w:rsidR="004A2720" w:rsidRPr="00910147" w:rsidRDefault="004A2720" w:rsidP="00910147">
            <w:pPr>
              <w:pStyle w:val="a4"/>
              <w:spacing w:line="240" w:lineRule="auto"/>
              <w:ind w:firstLine="0"/>
              <w:jc w:val="center"/>
              <w:rPr>
                <w:b/>
                <w:sz w:val="24"/>
                <w:lang w:val="ru-RU"/>
              </w:rPr>
            </w:pPr>
            <w:r w:rsidRPr="00910147">
              <w:rPr>
                <w:b/>
                <w:sz w:val="24"/>
                <w:lang w:val="ru-RU"/>
              </w:rPr>
              <w:t>Виды</w:t>
            </w:r>
            <w:r w:rsidR="00927A2D">
              <w:rPr>
                <w:b/>
                <w:sz w:val="24"/>
                <w:lang w:val="ru-RU"/>
              </w:rPr>
              <w:t xml:space="preserve"> </w:t>
            </w:r>
            <w:r w:rsidRPr="00910147">
              <w:rPr>
                <w:b/>
                <w:sz w:val="24"/>
                <w:lang w:val="ru-RU"/>
              </w:rPr>
              <w:t>работ</w:t>
            </w:r>
            <w:r w:rsidR="00927A2D">
              <w:rPr>
                <w:b/>
                <w:sz w:val="24"/>
                <w:lang w:val="ru-RU"/>
              </w:rPr>
              <w:t xml:space="preserve"> </w:t>
            </w:r>
            <w:r w:rsidRPr="00910147">
              <w:rPr>
                <w:b/>
                <w:sz w:val="24"/>
                <w:lang w:val="ru-RU"/>
              </w:rPr>
              <w:t>(в</w:t>
            </w:r>
            <w:r w:rsidR="00927A2D">
              <w:rPr>
                <w:b/>
                <w:sz w:val="24"/>
                <w:lang w:val="ru-RU"/>
              </w:rPr>
              <w:t xml:space="preserve"> </w:t>
            </w:r>
            <w:r w:rsidRPr="00910147">
              <w:rPr>
                <w:b/>
                <w:sz w:val="24"/>
                <w:lang w:val="ru-RU"/>
              </w:rPr>
              <w:t>форме</w:t>
            </w:r>
            <w:r w:rsidR="00927A2D">
              <w:rPr>
                <w:b/>
                <w:sz w:val="24"/>
                <w:lang w:val="ru-RU"/>
              </w:rPr>
              <w:t xml:space="preserve"> </w:t>
            </w:r>
            <w:r w:rsidRPr="00910147">
              <w:rPr>
                <w:b/>
                <w:sz w:val="24"/>
                <w:lang w:val="ru-RU"/>
              </w:rPr>
              <w:t>контактной</w:t>
            </w:r>
            <w:r w:rsidR="00927A2D">
              <w:rPr>
                <w:b/>
                <w:sz w:val="24"/>
                <w:lang w:val="ru-RU"/>
              </w:rPr>
              <w:t xml:space="preserve"> </w:t>
            </w:r>
            <w:r w:rsidRPr="00910147">
              <w:rPr>
                <w:b/>
                <w:sz w:val="24"/>
                <w:lang w:val="ru-RU"/>
              </w:rPr>
              <w:t>работы,</w:t>
            </w:r>
            <w:r w:rsidR="00927A2D">
              <w:rPr>
                <w:b/>
                <w:sz w:val="24"/>
                <w:lang w:val="ru-RU"/>
              </w:rPr>
              <w:t xml:space="preserve"> </w:t>
            </w:r>
            <w:r w:rsidRPr="00910147">
              <w:rPr>
                <w:b/>
                <w:sz w:val="24"/>
                <w:lang w:val="ru-RU"/>
              </w:rPr>
              <w:t>в</w:t>
            </w:r>
            <w:r w:rsidR="00927A2D">
              <w:rPr>
                <w:b/>
                <w:sz w:val="24"/>
                <w:lang w:val="ru-RU"/>
              </w:rPr>
              <w:t xml:space="preserve"> </w:t>
            </w:r>
            <w:r w:rsidRPr="00910147">
              <w:rPr>
                <w:b/>
                <w:sz w:val="24"/>
                <w:lang w:val="ru-RU"/>
              </w:rPr>
              <w:t>форме</w:t>
            </w:r>
            <w:r w:rsidR="00927A2D">
              <w:rPr>
                <w:b/>
                <w:sz w:val="24"/>
                <w:lang w:val="ru-RU"/>
              </w:rPr>
              <w:t xml:space="preserve"> </w:t>
            </w:r>
            <w:r w:rsidRPr="00910147">
              <w:rPr>
                <w:b/>
                <w:sz w:val="24"/>
                <w:lang w:val="ru-RU"/>
              </w:rPr>
              <w:t>самостоятельной</w:t>
            </w:r>
            <w:r w:rsidR="00927A2D">
              <w:rPr>
                <w:b/>
                <w:sz w:val="24"/>
                <w:lang w:val="ru-RU"/>
              </w:rPr>
              <w:t xml:space="preserve"> </w:t>
            </w:r>
            <w:r w:rsidRPr="00910147">
              <w:rPr>
                <w:b/>
                <w:sz w:val="24"/>
                <w:lang w:val="ru-RU"/>
              </w:rPr>
              <w:t>работы)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334294D" w14:textId="416274EF" w:rsidR="004A2720" w:rsidRPr="00910147" w:rsidRDefault="004A2720" w:rsidP="00910147">
            <w:pPr>
              <w:pStyle w:val="a4"/>
              <w:spacing w:line="240" w:lineRule="auto"/>
              <w:ind w:firstLine="0"/>
              <w:jc w:val="center"/>
              <w:rPr>
                <w:b/>
                <w:sz w:val="24"/>
              </w:rPr>
            </w:pPr>
            <w:proofErr w:type="spellStart"/>
            <w:r w:rsidRPr="00910147">
              <w:rPr>
                <w:b/>
                <w:sz w:val="24"/>
              </w:rPr>
              <w:t>Количество</w:t>
            </w:r>
            <w:proofErr w:type="spellEnd"/>
            <w:r w:rsidR="00927A2D">
              <w:rPr>
                <w:b/>
                <w:sz w:val="24"/>
              </w:rPr>
              <w:t xml:space="preserve"> </w:t>
            </w:r>
            <w:proofErr w:type="spellStart"/>
            <w:r w:rsidRPr="00910147">
              <w:rPr>
                <w:b/>
                <w:sz w:val="24"/>
              </w:rPr>
              <w:t>часов</w:t>
            </w:r>
            <w:proofErr w:type="spellEnd"/>
            <w:r w:rsidR="00927A2D">
              <w:rPr>
                <w:b/>
                <w:sz w:val="24"/>
              </w:rPr>
              <w:t xml:space="preserve"> </w:t>
            </w:r>
            <w:r w:rsidRPr="00910147">
              <w:rPr>
                <w:b/>
                <w:sz w:val="24"/>
              </w:rPr>
              <w:t>(</w:t>
            </w:r>
            <w:proofErr w:type="spellStart"/>
            <w:r w:rsidRPr="00910147">
              <w:rPr>
                <w:b/>
                <w:sz w:val="24"/>
              </w:rPr>
              <w:t>недель</w:t>
            </w:r>
            <w:proofErr w:type="spellEnd"/>
            <w:r w:rsidRPr="00910147">
              <w:rPr>
                <w:b/>
                <w:sz w:val="24"/>
              </w:rPr>
              <w:t>)</w:t>
            </w:r>
          </w:p>
        </w:tc>
      </w:tr>
      <w:tr w:rsidR="000C0B36" w:rsidRPr="001C2F11" w14:paraId="7FE97ABF" w14:textId="77777777" w:rsidTr="00910147">
        <w:trPr>
          <w:trHeight w:val="390"/>
        </w:trPr>
        <w:tc>
          <w:tcPr>
            <w:tcW w:w="2581" w:type="dxa"/>
            <w:shd w:val="clear" w:color="auto" w:fill="auto"/>
          </w:tcPr>
          <w:p w14:paraId="395BA5A4" w14:textId="611E6BD6" w:rsidR="000C0B36" w:rsidRPr="00910147" w:rsidRDefault="00BC7EDC" w:rsidP="00910147">
            <w:pPr>
              <w:pStyle w:val="a4"/>
              <w:spacing w:line="240" w:lineRule="auto"/>
              <w:ind w:firstLine="0"/>
              <w:rPr>
                <w:sz w:val="24"/>
                <w:lang w:val="ru-RU" w:eastAsia="ru-RU"/>
              </w:rPr>
            </w:pPr>
            <w:r w:rsidRPr="00910147">
              <w:rPr>
                <w:sz w:val="24"/>
                <w:lang w:val="ru-RU" w:eastAsia="ru-RU"/>
              </w:rPr>
              <w:t>Пр</w:t>
            </w:r>
            <w:r w:rsidR="00E37109" w:rsidRPr="00910147">
              <w:rPr>
                <w:sz w:val="24"/>
                <w:lang w:val="ru-RU" w:eastAsia="ru-RU"/>
              </w:rPr>
              <w:t>актическая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="00E37109" w:rsidRPr="00910147">
              <w:rPr>
                <w:sz w:val="24"/>
                <w:lang w:val="ru-RU" w:eastAsia="ru-RU"/>
              </w:rPr>
              <w:t>пр</w:t>
            </w:r>
            <w:r w:rsidRPr="00910147">
              <w:rPr>
                <w:sz w:val="24"/>
                <w:lang w:val="ru-RU" w:eastAsia="ru-RU"/>
              </w:rPr>
              <w:t>оизводственная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Pr="00910147">
              <w:rPr>
                <w:sz w:val="24"/>
                <w:lang w:val="ru-RU" w:eastAsia="ru-RU"/>
              </w:rPr>
              <w:t>деятельность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="00CD7899">
              <w:rPr>
                <w:sz w:val="24"/>
                <w:lang w:val="ru-RU" w:eastAsia="ru-RU"/>
              </w:rPr>
              <w:t>(профессиональная)</w:t>
            </w:r>
          </w:p>
        </w:tc>
        <w:tc>
          <w:tcPr>
            <w:tcW w:w="4507" w:type="dxa"/>
            <w:shd w:val="clear" w:color="auto" w:fill="auto"/>
          </w:tcPr>
          <w:p w14:paraId="3ACBC59E" w14:textId="37C95257" w:rsidR="00CD7899" w:rsidRPr="00CD7899" w:rsidRDefault="00CD7899" w:rsidP="00CD7899">
            <w:pPr>
              <w:pStyle w:val="a4"/>
              <w:spacing w:line="240" w:lineRule="auto"/>
              <w:ind w:firstLine="0"/>
              <w:rPr>
                <w:sz w:val="24"/>
                <w:lang w:val="ru-RU" w:eastAsia="ru-RU"/>
              </w:rPr>
            </w:pPr>
            <w:r w:rsidRPr="00CD7899">
              <w:rPr>
                <w:sz w:val="24"/>
                <w:lang w:val="ru-RU" w:eastAsia="ru-RU"/>
              </w:rPr>
              <w:t>Изучение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Pr="00CD7899">
              <w:rPr>
                <w:sz w:val="24"/>
                <w:lang w:val="ru-RU" w:eastAsia="ru-RU"/>
              </w:rPr>
              <w:t>объекта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Pr="00CD7899">
              <w:rPr>
                <w:sz w:val="24"/>
                <w:lang w:val="ru-RU" w:eastAsia="ru-RU"/>
              </w:rPr>
              <w:t>практики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Pr="00CD7899">
              <w:rPr>
                <w:sz w:val="24"/>
                <w:lang w:val="ru-RU" w:eastAsia="ru-RU"/>
              </w:rPr>
              <w:t>в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Pr="00CD7899">
              <w:rPr>
                <w:sz w:val="24"/>
                <w:lang w:val="ru-RU" w:eastAsia="ru-RU"/>
              </w:rPr>
              <w:t>соответствии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Pr="00CD7899">
              <w:rPr>
                <w:sz w:val="24"/>
                <w:lang w:val="ru-RU" w:eastAsia="ru-RU"/>
              </w:rPr>
              <w:t>с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Pr="00CD7899">
              <w:rPr>
                <w:sz w:val="24"/>
                <w:lang w:val="ru-RU" w:eastAsia="ru-RU"/>
              </w:rPr>
              <w:t>индивидуальным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Pr="00CD7899">
              <w:rPr>
                <w:sz w:val="24"/>
                <w:lang w:val="ru-RU" w:eastAsia="ru-RU"/>
              </w:rPr>
              <w:t>заданием,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Pr="00CD7899">
              <w:rPr>
                <w:sz w:val="24"/>
                <w:lang w:val="ru-RU" w:eastAsia="ru-RU"/>
              </w:rPr>
              <w:t>целями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Pr="00CD7899">
              <w:rPr>
                <w:sz w:val="24"/>
                <w:lang w:val="ru-RU" w:eastAsia="ru-RU"/>
              </w:rPr>
              <w:t>и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Pr="00CD7899">
              <w:rPr>
                <w:sz w:val="24"/>
                <w:lang w:val="ru-RU" w:eastAsia="ru-RU"/>
              </w:rPr>
              <w:t>задачами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Pr="00CD7899">
              <w:rPr>
                <w:sz w:val="24"/>
                <w:lang w:val="ru-RU" w:eastAsia="ru-RU"/>
              </w:rPr>
              <w:t>выпускной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Pr="00CD7899">
              <w:rPr>
                <w:sz w:val="24"/>
                <w:lang w:val="ru-RU" w:eastAsia="ru-RU"/>
              </w:rPr>
              <w:t>квалификационной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Pr="00CD7899">
              <w:rPr>
                <w:sz w:val="24"/>
                <w:lang w:val="ru-RU" w:eastAsia="ru-RU"/>
              </w:rPr>
              <w:t>работы</w:t>
            </w:r>
          </w:p>
          <w:p w14:paraId="0BEE4AA4" w14:textId="1C113A0A" w:rsidR="000C0B36" w:rsidRPr="00910147" w:rsidRDefault="00CD7899" w:rsidP="00CD7899">
            <w:pPr>
              <w:pStyle w:val="a4"/>
              <w:spacing w:line="240" w:lineRule="auto"/>
              <w:ind w:firstLine="0"/>
              <w:rPr>
                <w:sz w:val="24"/>
                <w:lang w:val="ru-RU" w:eastAsia="ru-RU"/>
              </w:rPr>
            </w:pPr>
            <w:r w:rsidRPr="00CD7899">
              <w:rPr>
                <w:sz w:val="24"/>
                <w:lang w:val="ru-RU" w:eastAsia="ru-RU"/>
              </w:rPr>
              <w:t>Выполнение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Pr="00CD7899">
              <w:rPr>
                <w:sz w:val="24"/>
                <w:lang w:val="ru-RU" w:eastAsia="ru-RU"/>
              </w:rPr>
              <w:t>служебных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Pr="00CD7899">
              <w:rPr>
                <w:sz w:val="24"/>
                <w:lang w:val="ru-RU" w:eastAsia="ru-RU"/>
              </w:rPr>
              <w:t>обязанностей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Pr="00CD7899">
              <w:rPr>
                <w:sz w:val="24"/>
                <w:lang w:val="ru-RU" w:eastAsia="ru-RU"/>
              </w:rPr>
              <w:t>в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Pr="00CD7899">
              <w:rPr>
                <w:sz w:val="24"/>
                <w:lang w:val="ru-RU" w:eastAsia="ru-RU"/>
              </w:rPr>
              <w:t>соответствии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Pr="00CD7899">
              <w:rPr>
                <w:sz w:val="24"/>
                <w:lang w:val="ru-RU" w:eastAsia="ru-RU"/>
              </w:rPr>
              <w:t>с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Pr="00CD7899">
              <w:rPr>
                <w:sz w:val="24"/>
                <w:lang w:val="ru-RU" w:eastAsia="ru-RU"/>
              </w:rPr>
              <w:t>занимаемой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Pr="00CD7899">
              <w:rPr>
                <w:sz w:val="24"/>
                <w:lang w:val="ru-RU" w:eastAsia="ru-RU"/>
              </w:rPr>
              <w:t>должностью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Pr="00CD7899">
              <w:rPr>
                <w:sz w:val="24"/>
                <w:lang w:val="ru-RU" w:eastAsia="ru-RU"/>
              </w:rPr>
              <w:t>или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Pr="00CD7899">
              <w:rPr>
                <w:sz w:val="24"/>
                <w:lang w:val="ru-RU" w:eastAsia="ru-RU"/>
              </w:rPr>
              <w:t>указаниями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Pr="00CD7899">
              <w:rPr>
                <w:sz w:val="24"/>
                <w:lang w:val="ru-RU" w:eastAsia="ru-RU"/>
              </w:rPr>
              <w:t>руководителя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Pr="00CD7899">
              <w:rPr>
                <w:sz w:val="24"/>
                <w:lang w:val="ru-RU" w:eastAsia="ru-RU"/>
              </w:rPr>
              <w:t>базы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Pr="00CD7899">
              <w:rPr>
                <w:sz w:val="24"/>
                <w:lang w:val="ru-RU" w:eastAsia="ru-RU"/>
              </w:rPr>
              <w:t>практики</w:t>
            </w:r>
          </w:p>
        </w:tc>
        <w:tc>
          <w:tcPr>
            <w:tcW w:w="2835" w:type="dxa"/>
            <w:shd w:val="clear" w:color="auto" w:fill="auto"/>
          </w:tcPr>
          <w:p w14:paraId="4FB222AF" w14:textId="16BBBFF4" w:rsidR="000C0B36" w:rsidRPr="00910147" w:rsidRDefault="00CD7899" w:rsidP="00910147">
            <w:pPr>
              <w:pStyle w:val="a4"/>
              <w:spacing w:line="240" w:lineRule="auto"/>
              <w:ind w:firstLine="0"/>
              <w:rPr>
                <w:sz w:val="24"/>
                <w:lang w:val="ru-RU" w:eastAsia="ru-RU"/>
              </w:rPr>
            </w:pPr>
            <w:r>
              <w:rPr>
                <w:sz w:val="24"/>
                <w:lang w:val="ru-RU" w:eastAsia="ru-RU"/>
              </w:rPr>
              <w:t>400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="00E421F8" w:rsidRPr="00910147">
              <w:rPr>
                <w:sz w:val="24"/>
                <w:lang w:val="ru-RU" w:eastAsia="ru-RU"/>
              </w:rPr>
              <w:t>час</w:t>
            </w:r>
            <w:r w:rsidR="001D524B" w:rsidRPr="00910147">
              <w:rPr>
                <w:sz w:val="24"/>
                <w:lang w:val="ru-RU" w:eastAsia="ru-RU"/>
              </w:rPr>
              <w:t>ов</w:t>
            </w:r>
          </w:p>
        </w:tc>
      </w:tr>
      <w:tr w:rsidR="002D7EEF" w:rsidRPr="001C2F11" w14:paraId="16E0E9D3" w14:textId="77777777" w:rsidTr="00910147">
        <w:trPr>
          <w:trHeight w:val="390"/>
        </w:trPr>
        <w:tc>
          <w:tcPr>
            <w:tcW w:w="2581" w:type="dxa"/>
            <w:shd w:val="clear" w:color="auto" w:fill="auto"/>
          </w:tcPr>
          <w:p w14:paraId="3B16F629" w14:textId="2645A032" w:rsidR="002D7EEF" w:rsidRPr="00CD7899" w:rsidRDefault="00CD7899" w:rsidP="00910147">
            <w:pPr>
              <w:pStyle w:val="a4"/>
              <w:spacing w:line="240" w:lineRule="auto"/>
              <w:ind w:firstLine="0"/>
              <w:rPr>
                <w:sz w:val="24"/>
                <w:lang w:val="ru-RU" w:eastAsia="ru-RU"/>
              </w:rPr>
            </w:pPr>
            <w:r w:rsidRPr="00CD7899">
              <w:rPr>
                <w:sz w:val="24"/>
                <w:szCs w:val="24"/>
                <w:lang w:val="ru-RU"/>
              </w:rPr>
              <w:t>Сбор</w:t>
            </w:r>
            <w:r w:rsidR="00927A2D">
              <w:rPr>
                <w:sz w:val="24"/>
                <w:szCs w:val="24"/>
                <w:lang w:val="ru-RU"/>
              </w:rPr>
              <w:t xml:space="preserve"> </w:t>
            </w:r>
            <w:r w:rsidRPr="00CD7899">
              <w:rPr>
                <w:sz w:val="24"/>
                <w:szCs w:val="24"/>
                <w:lang w:val="ru-RU"/>
              </w:rPr>
              <w:t>и</w:t>
            </w:r>
            <w:r w:rsidR="00927A2D">
              <w:rPr>
                <w:sz w:val="24"/>
                <w:szCs w:val="24"/>
                <w:lang w:val="ru-RU"/>
              </w:rPr>
              <w:t xml:space="preserve"> </w:t>
            </w:r>
            <w:r w:rsidRPr="00CD7899">
              <w:rPr>
                <w:sz w:val="24"/>
                <w:szCs w:val="24"/>
                <w:lang w:val="ru-RU"/>
              </w:rPr>
              <w:t>анализ</w:t>
            </w:r>
            <w:r w:rsidR="00927A2D">
              <w:rPr>
                <w:sz w:val="24"/>
                <w:szCs w:val="24"/>
                <w:lang w:val="ru-RU"/>
              </w:rPr>
              <w:t xml:space="preserve"> </w:t>
            </w:r>
            <w:r w:rsidRPr="00CD7899">
              <w:rPr>
                <w:sz w:val="24"/>
                <w:szCs w:val="24"/>
                <w:lang w:val="ru-RU"/>
              </w:rPr>
              <w:t>практического</w:t>
            </w:r>
            <w:r w:rsidR="00927A2D">
              <w:rPr>
                <w:sz w:val="24"/>
                <w:szCs w:val="24"/>
                <w:lang w:val="ru-RU"/>
              </w:rPr>
              <w:t xml:space="preserve"> </w:t>
            </w:r>
            <w:r w:rsidRPr="00CD7899">
              <w:rPr>
                <w:sz w:val="24"/>
                <w:szCs w:val="24"/>
                <w:lang w:val="ru-RU"/>
              </w:rPr>
              <w:t>материала</w:t>
            </w:r>
            <w:r w:rsidR="00927A2D">
              <w:rPr>
                <w:sz w:val="24"/>
                <w:szCs w:val="24"/>
                <w:lang w:val="ru-RU"/>
              </w:rPr>
              <w:t xml:space="preserve"> </w:t>
            </w:r>
            <w:r w:rsidRPr="00CD7899">
              <w:rPr>
                <w:sz w:val="24"/>
                <w:szCs w:val="24"/>
                <w:lang w:val="ru-RU"/>
              </w:rPr>
              <w:t>для</w:t>
            </w:r>
            <w:r w:rsidR="00927A2D">
              <w:rPr>
                <w:sz w:val="24"/>
                <w:szCs w:val="24"/>
                <w:lang w:val="ru-RU"/>
              </w:rPr>
              <w:t xml:space="preserve"> </w:t>
            </w:r>
            <w:r w:rsidRPr="00CD7899">
              <w:rPr>
                <w:sz w:val="24"/>
                <w:szCs w:val="24"/>
                <w:lang w:val="ru-RU"/>
              </w:rPr>
              <w:t>выполнения</w:t>
            </w:r>
            <w:r w:rsidR="00927A2D">
              <w:rPr>
                <w:sz w:val="24"/>
                <w:szCs w:val="24"/>
                <w:lang w:val="ru-RU"/>
              </w:rPr>
              <w:t xml:space="preserve"> </w:t>
            </w:r>
            <w:r w:rsidRPr="00CD7899">
              <w:rPr>
                <w:sz w:val="24"/>
                <w:szCs w:val="24"/>
                <w:lang w:val="ru-RU"/>
              </w:rPr>
              <w:t>выпускной</w:t>
            </w:r>
            <w:r w:rsidR="00927A2D">
              <w:rPr>
                <w:sz w:val="24"/>
                <w:szCs w:val="24"/>
                <w:lang w:val="ru-RU"/>
              </w:rPr>
              <w:t xml:space="preserve"> </w:t>
            </w:r>
            <w:r w:rsidRPr="00CD7899">
              <w:rPr>
                <w:sz w:val="24"/>
                <w:szCs w:val="24"/>
                <w:lang w:val="ru-RU"/>
              </w:rPr>
              <w:t>квалификационной</w:t>
            </w:r>
            <w:r w:rsidR="00927A2D">
              <w:rPr>
                <w:sz w:val="24"/>
                <w:szCs w:val="24"/>
                <w:lang w:val="ru-RU"/>
              </w:rPr>
              <w:t xml:space="preserve"> </w:t>
            </w:r>
            <w:r w:rsidRPr="00CD7899">
              <w:rPr>
                <w:sz w:val="24"/>
                <w:szCs w:val="24"/>
                <w:lang w:val="ru-RU"/>
              </w:rPr>
              <w:t>работы</w:t>
            </w:r>
          </w:p>
        </w:tc>
        <w:tc>
          <w:tcPr>
            <w:tcW w:w="4507" w:type="dxa"/>
            <w:shd w:val="clear" w:color="auto" w:fill="auto"/>
          </w:tcPr>
          <w:p w14:paraId="6C2C3294" w14:textId="32C913B2" w:rsidR="00CD7899" w:rsidRPr="00CD7899" w:rsidRDefault="00CD7899" w:rsidP="00CD7899">
            <w:pPr>
              <w:pStyle w:val="a4"/>
              <w:spacing w:line="240" w:lineRule="auto"/>
              <w:ind w:firstLine="0"/>
              <w:rPr>
                <w:sz w:val="24"/>
                <w:lang w:val="ru-RU" w:eastAsia="ru-RU"/>
              </w:rPr>
            </w:pPr>
            <w:r w:rsidRPr="00CD7899">
              <w:rPr>
                <w:sz w:val="24"/>
                <w:lang w:val="ru-RU" w:eastAsia="ru-RU"/>
              </w:rPr>
              <w:t>Сбор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Pr="00CD7899">
              <w:rPr>
                <w:sz w:val="24"/>
                <w:lang w:val="ru-RU" w:eastAsia="ru-RU"/>
              </w:rPr>
              <w:t>и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Pr="00CD7899">
              <w:rPr>
                <w:sz w:val="24"/>
                <w:lang w:val="ru-RU" w:eastAsia="ru-RU"/>
              </w:rPr>
              <w:t>анализ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Pr="00CD7899">
              <w:rPr>
                <w:sz w:val="24"/>
                <w:lang w:val="ru-RU" w:eastAsia="ru-RU"/>
              </w:rPr>
              <w:t>практического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Pr="00CD7899">
              <w:rPr>
                <w:sz w:val="24"/>
                <w:lang w:val="ru-RU" w:eastAsia="ru-RU"/>
              </w:rPr>
              <w:t>материала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Pr="00CD7899">
              <w:rPr>
                <w:sz w:val="24"/>
                <w:lang w:val="ru-RU" w:eastAsia="ru-RU"/>
              </w:rPr>
              <w:t>для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Pr="00CD7899">
              <w:rPr>
                <w:sz w:val="24"/>
                <w:lang w:val="ru-RU" w:eastAsia="ru-RU"/>
              </w:rPr>
              <w:t>выполнения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Pr="00CD7899">
              <w:rPr>
                <w:sz w:val="24"/>
                <w:lang w:val="ru-RU" w:eastAsia="ru-RU"/>
              </w:rPr>
              <w:t>выпускной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Pr="00CD7899">
              <w:rPr>
                <w:sz w:val="24"/>
                <w:lang w:val="ru-RU" w:eastAsia="ru-RU"/>
              </w:rPr>
              <w:t>квалификационной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Pr="00CD7899">
              <w:rPr>
                <w:sz w:val="24"/>
                <w:lang w:val="ru-RU" w:eastAsia="ru-RU"/>
              </w:rPr>
              <w:t>работы</w:t>
            </w:r>
          </w:p>
          <w:p w14:paraId="769D4409" w14:textId="77777777" w:rsidR="00CD7899" w:rsidRPr="00CD7899" w:rsidRDefault="00CD7899" w:rsidP="00CD7899">
            <w:pPr>
              <w:pStyle w:val="a4"/>
              <w:spacing w:line="240" w:lineRule="auto"/>
              <w:ind w:firstLine="0"/>
              <w:rPr>
                <w:sz w:val="24"/>
                <w:lang w:val="ru-RU" w:eastAsia="ru-RU"/>
              </w:rPr>
            </w:pPr>
          </w:p>
          <w:p w14:paraId="0A47F93F" w14:textId="5F8392D8" w:rsidR="00CD7899" w:rsidRPr="00CD7899" w:rsidRDefault="00CD7899" w:rsidP="00CD7899">
            <w:pPr>
              <w:pStyle w:val="a4"/>
              <w:spacing w:line="240" w:lineRule="auto"/>
              <w:ind w:firstLine="0"/>
              <w:rPr>
                <w:sz w:val="24"/>
                <w:lang w:val="ru-RU" w:eastAsia="ru-RU"/>
              </w:rPr>
            </w:pPr>
            <w:r w:rsidRPr="00CD7899">
              <w:rPr>
                <w:sz w:val="24"/>
                <w:lang w:val="ru-RU" w:eastAsia="ru-RU"/>
              </w:rPr>
              <w:t>Подготовка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Pr="00CD7899">
              <w:rPr>
                <w:sz w:val="24"/>
                <w:lang w:val="ru-RU" w:eastAsia="ru-RU"/>
              </w:rPr>
              <w:t>аналитических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Pr="00CD7899">
              <w:rPr>
                <w:sz w:val="24"/>
                <w:lang w:val="ru-RU" w:eastAsia="ru-RU"/>
              </w:rPr>
              <w:t>материалов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Pr="00CD7899">
              <w:rPr>
                <w:sz w:val="24"/>
                <w:lang w:val="ru-RU" w:eastAsia="ru-RU"/>
              </w:rPr>
              <w:t>по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Pr="00CD7899">
              <w:rPr>
                <w:sz w:val="24"/>
                <w:lang w:val="ru-RU" w:eastAsia="ru-RU"/>
              </w:rPr>
              <w:t>результатам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Pr="00CD7899">
              <w:rPr>
                <w:sz w:val="24"/>
                <w:lang w:val="ru-RU" w:eastAsia="ru-RU"/>
              </w:rPr>
              <w:t>исследования</w:t>
            </w:r>
          </w:p>
          <w:p w14:paraId="06318FA0" w14:textId="77777777" w:rsidR="00CD7899" w:rsidRPr="00CD7899" w:rsidRDefault="00CD7899" w:rsidP="00CD7899">
            <w:pPr>
              <w:pStyle w:val="a4"/>
              <w:spacing w:line="240" w:lineRule="auto"/>
              <w:ind w:firstLine="0"/>
              <w:rPr>
                <w:sz w:val="24"/>
                <w:lang w:val="ru-RU" w:eastAsia="ru-RU"/>
              </w:rPr>
            </w:pPr>
          </w:p>
          <w:p w14:paraId="365FA745" w14:textId="3962ACD3" w:rsidR="00CD7899" w:rsidRPr="00CD7899" w:rsidRDefault="00CD7899" w:rsidP="00CD7899">
            <w:pPr>
              <w:pStyle w:val="a4"/>
              <w:spacing w:line="240" w:lineRule="auto"/>
              <w:ind w:firstLine="0"/>
              <w:rPr>
                <w:sz w:val="24"/>
                <w:lang w:val="ru-RU" w:eastAsia="ru-RU"/>
              </w:rPr>
            </w:pPr>
            <w:r w:rsidRPr="00CD7899">
              <w:rPr>
                <w:sz w:val="24"/>
                <w:lang w:val="ru-RU" w:eastAsia="ru-RU"/>
              </w:rPr>
              <w:t>Подготовка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Pr="00CD7899">
              <w:rPr>
                <w:sz w:val="24"/>
                <w:lang w:val="ru-RU" w:eastAsia="ru-RU"/>
              </w:rPr>
              <w:t>отчета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Pr="00CD7899">
              <w:rPr>
                <w:sz w:val="24"/>
                <w:lang w:val="ru-RU" w:eastAsia="ru-RU"/>
              </w:rPr>
              <w:t>по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Pr="00CD7899">
              <w:rPr>
                <w:sz w:val="24"/>
                <w:lang w:val="ru-RU" w:eastAsia="ru-RU"/>
              </w:rPr>
              <w:t>практике</w:t>
            </w:r>
          </w:p>
          <w:p w14:paraId="31DD7AD7" w14:textId="62989C39" w:rsidR="002D7EEF" w:rsidRPr="00910147" w:rsidRDefault="00CD7899" w:rsidP="00CD7899">
            <w:pPr>
              <w:pStyle w:val="a4"/>
              <w:spacing w:line="240" w:lineRule="auto"/>
              <w:ind w:firstLine="0"/>
              <w:rPr>
                <w:sz w:val="24"/>
                <w:lang w:val="ru-RU" w:eastAsia="ru-RU"/>
              </w:rPr>
            </w:pPr>
            <w:r w:rsidRPr="00CD7899">
              <w:rPr>
                <w:sz w:val="24"/>
                <w:lang w:val="ru-RU" w:eastAsia="ru-RU"/>
              </w:rPr>
              <w:t>Защита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Pr="00CD7899">
              <w:rPr>
                <w:sz w:val="24"/>
                <w:lang w:val="ru-RU" w:eastAsia="ru-RU"/>
              </w:rPr>
              <w:t>отчета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Pr="00CD7899">
              <w:rPr>
                <w:sz w:val="24"/>
                <w:lang w:val="ru-RU" w:eastAsia="ru-RU"/>
              </w:rPr>
              <w:t>по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Pr="00CD7899">
              <w:rPr>
                <w:sz w:val="24"/>
                <w:lang w:val="ru-RU" w:eastAsia="ru-RU"/>
              </w:rPr>
              <w:t>практике</w:t>
            </w:r>
          </w:p>
        </w:tc>
        <w:tc>
          <w:tcPr>
            <w:tcW w:w="2835" w:type="dxa"/>
            <w:shd w:val="clear" w:color="auto" w:fill="auto"/>
          </w:tcPr>
          <w:p w14:paraId="18BE63DF" w14:textId="19950753" w:rsidR="002D7EEF" w:rsidRPr="00910147" w:rsidRDefault="00CD7899" w:rsidP="00910147">
            <w:pPr>
              <w:pStyle w:val="a4"/>
              <w:spacing w:line="240" w:lineRule="auto"/>
              <w:ind w:firstLine="0"/>
              <w:rPr>
                <w:sz w:val="24"/>
                <w:lang w:val="ru-RU" w:eastAsia="ru-RU"/>
              </w:rPr>
            </w:pPr>
            <w:r>
              <w:rPr>
                <w:sz w:val="24"/>
                <w:lang w:val="ru-RU" w:eastAsia="ru-RU"/>
              </w:rPr>
              <w:t>170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="00E421F8" w:rsidRPr="00910147">
              <w:rPr>
                <w:sz w:val="24"/>
                <w:lang w:val="ru-RU" w:eastAsia="ru-RU"/>
              </w:rPr>
              <w:t>часов</w:t>
            </w:r>
          </w:p>
          <w:p w14:paraId="5B0A2CB7" w14:textId="77777777" w:rsidR="000F4A22" w:rsidRPr="00910147" w:rsidRDefault="000F4A22" w:rsidP="00910147">
            <w:pPr>
              <w:pStyle w:val="a4"/>
              <w:spacing w:line="240" w:lineRule="auto"/>
              <w:ind w:firstLine="0"/>
              <w:rPr>
                <w:sz w:val="24"/>
                <w:lang w:val="ru-RU" w:eastAsia="ru-RU"/>
              </w:rPr>
            </w:pPr>
          </w:p>
          <w:p w14:paraId="7AF063AA" w14:textId="77777777" w:rsidR="00CD7899" w:rsidRDefault="00CD7899" w:rsidP="00910147">
            <w:pPr>
              <w:pStyle w:val="a4"/>
              <w:spacing w:line="240" w:lineRule="auto"/>
              <w:ind w:firstLine="0"/>
              <w:rPr>
                <w:sz w:val="24"/>
                <w:lang w:val="ru-RU" w:eastAsia="ru-RU"/>
              </w:rPr>
            </w:pPr>
          </w:p>
          <w:p w14:paraId="0C7A6DBC" w14:textId="77777777" w:rsidR="00CD7899" w:rsidRDefault="00CD7899" w:rsidP="00910147">
            <w:pPr>
              <w:pStyle w:val="a4"/>
              <w:spacing w:line="240" w:lineRule="auto"/>
              <w:ind w:firstLine="0"/>
              <w:rPr>
                <w:sz w:val="24"/>
                <w:lang w:val="ru-RU" w:eastAsia="ru-RU"/>
              </w:rPr>
            </w:pPr>
          </w:p>
          <w:p w14:paraId="0E996DE7" w14:textId="05C84F98" w:rsidR="000F4A22" w:rsidRPr="00910147" w:rsidRDefault="00CD7899" w:rsidP="00910147">
            <w:pPr>
              <w:pStyle w:val="a4"/>
              <w:spacing w:line="240" w:lineRule="auto"/>
              <w:ind w:firstLine="0"/>
              <w:rPr>
                <w:sz w:val="24"/>
                <w:lang w:val="ru-RU" w:eastAsia="ru-RU"/>
              </w:rPr>
            </w:pPr>
            <w:r>
              <w:rPr>
                <w:sz w:val="24"/>
                <w:lang w:val="ru-RU" w:eastAsia="ru-RU"/>
              </w:rPr>
              <w:t>60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="000F4A22" w:rsidRPr="00910147">
              <w:rPr>
                <w:sz w:val="24"/>
                <w:lang w:val="ru-RU" w:eastAsia="ru-RU"/>
              </w:rPr>
              <w:t>часов</w:t>
            </w:r>
          </w:p>
          <w:p w14:paraId="2F19F123" w14:textId="77777777" w:rsidR="002C38EB" w:rsidRDefault="002C38EB" w:rsidP="00910147">
            <w:pPr>
              <w:pStyle w:val="a4"/>
              <w:spacing w:line="240" w:lineRule="auto"/>
              <w:ind w:firstLine="0"/>
              <w:rPr>
                <w:sz w:val="24"/>
                <w:lang w:val="ru-RU" w:eastAsia="ru-RU"/>
              </w:rPr>
            </w:pPr>
          </w:p>
          <w:p w14:paraId="77B1BC32" w14:textId="77777777" w:rsidR="00CD7899" w:rsidRPr="00910147" w:rsidRDefault="00CD7899" w:rsidP="00910147">
            <w:pPr>
              <w:pStyle w:val="a4"/>
              <w:spacing w:line="240" w:lineRule="auto"/>
              <w:ind w:firstLine="0"/>
              <w:rPr>
                <w:sz w:val="24"/>
                <w:lang w:val="ru-RU" w:eastAsia="ru-RU"/>
              </w:rPr>
            </w:pPr>
          </w:p>
          <w:p w14:paraId="1144AABA" w14:textId="1652F346" w:rsidR="002C38EB" w:rsidRPr="00910147" w:rsidRDefault="00050C0C" w:rsidP="00910147">
            <w:pPr>
              <w:pStyle w:val="a4"/>
              <w:spacing w:line="240" w:lineRule="auto"/>
              <w:ind w:firstLine="0"/>
              <w:rPr>
                <w:sz w:val="24"/>
                <w:lang w:val="ru-RU" w:eastAsia="ru-RU"/>
              </w:rPr>
            </w:pPr>
            <w:r w:rsidRPr="00910147">
              <w:rPr>
                <w:sz w:val="24"/>
                <w:lang w:val="ru-RU" w:eastAsia="ru-RU"/>
              </w:rPr>
              <w:t>1</w:t>
            </w:r>
            <w:r w:rsidR="003E0100" w:rsidRPr="00910147">
              <w:rPr>
                <w:sz w:val="24"/>
                <w:lang w:val="ru-RU" w:eastAsia="ru-RU"/>
              </w:rPr>
              <w:t>6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="002C38EB" w:rsidRPr="00910147">
              <w:rPr>
                <w:sz w:val="24"/>
                <w:lang w:val="ru-RU" w:eastAsia="ru-RU"/>
              </w:rPr>
              <w:t>час</w:t>
            </w:r>
          </w:p>
          <w:p w14:paraId="12566156" w14:textId="76634404" w:rsidR="002C38EB" w:rsidRPr="00910147" w:rsidRDefault="00D039BC" w:rsidP="00910147">
            <w:pPr>
              <w:pStyle w:val="a4"/>
              <w:spacing w:line="240" w:lineRule="auto"/>
              <w:ind w:firstLine="0"/>
              <w:rPr>
                <w:sz w:val="24"/>
                <w:lang w:val="ru-RU" w:eastAsia="ru-RU"/>
              </w:rPr>
            </w:pPr>
            <w:r w:rsidRPr="00910147">
              <w:rPr>
                <w:sz w:val="24"/>
                <w:lang w:val="ru-RU" w:eastAsia="ru-RU"/>
              </w:rPr>
              <w:t>2</w:t>
            </w:r>
            <w:r w:rsidR="00927A2D">
              <w:rPr>
                <w:sz w:val="24"/>
                <w:lang w:val="ru-RU" w:eastAsia="ru-RU"/>
              </w:rPr>
              <w:t xml:space="preserve"> </w:t>
            </w:r>
            <w:r w:rsidR="002C38EB" w:rsidRPr="00910147">
              <w:rPr>
                <w:sz w:val="24"/>
                <w:lang w:val="ru-RU" w:eastAsia="ru-RU"/>
              </w:rPr>
              <w:t>час</w:t>
            </w:r>
            <w:r w:rsidRPr="00910147">
              <w:rPr>
                <w:sz w:val="24"/>
                <w:lang w:val="ru-RU" w:eastAsia="ru-RU"/>
              </w:rPr>
              <w:t>а</w:t>
            </w:r>
          </w:p>
        </w:tc>
      </w:tr>
      <w:tr w:rsidR="002E7F3B" w:rsidRPr="00910147" w14:paraId="79685DC4" w14:textId="77777777" w:rsidTr="00910147">
        <w:trPr>
          <w:trHeight w:val="480"/>
        </w:trPr>
        <w:tc>
          <w:tcPr>
            <w:tcW w:w="2581" w:type="dxa"/>
            <w:shd w:val="clear" w:color="auto" w:fill="auto"/>
          </w:tcPr>
          <w:p w14:paraId="4D77055D" w14:textId="77777777" w:rsidR="002E7F3B" w:rsidRPr="00910147" w:rsidRDefault="00767301" w:rsidP="00910147">
            <w:pPr>
              <w:pStyle w:val="a4"/>
              <w:spacing w:line="240" w:lineRule="auto"/>
              <w:ind w:firstLine="0"/>
              <w:rPr>
                <w:b/>
                <w:sz w:val="24"/>
                <w:lang w:val="ru-RU" w:eastAsia="ru-RU"/>
              </w:rPr>
            </w:pPr>
            <w:r w:rsidRPr="00910147">
              <w:rPr>
                <w:b/>
                <w:sz w:val="24"/>
                <w:lang w:val="ru-RU" w:eastAsia="ru-RU"/>
              </w:rPr>
              <w:t>ИТОГО</w:t>
            </w:r>
          </w:p>
        </w:tc>
        <w:tc>
          <w:tcPr>
            <w:tcW w:w="4507" w:type="dxa"/>
            <w:shd w:val="clear" w:color="auto" w:fill="auto"/>
          </w:tcPr>
          <w:p w14:paraId="6A15A616" w14:textId="77777777" w:rsidR="002E7F3B" w:rsidRPr="00910147" w:rsidRDefault="002E7F3B" w:rsidP="00910147">
            <w:pPr>
              <w:pStyle w:val="a4"/>
              <w:spacing w:line="240" w:lineRule="auto"/>
              <w:ind w:firstLine="0"/>
              <w:rPr>
                <w:b/>
                <w:sz w:val="24"/>
                <w:lang w:val="ru-RU" w:eastAsia="ru-RU"/>
              </w:rPr>
            </w:pPr>
          </w:p>
        </w:tc>
        <w:tc>
          <w:tcPr>
            <w:tcW w:w="2835" w:type="dxa"/>
            <w:shd w:val="clear" w:color="auto" w:fill="auto"/>
          </w:tcPr>
          <w:p w14:paraId="5B918A02" w14:textId="6E5B277B" w:rsidR="002E7F3B" w:rsidRPr="00910147" w:rsidRDefault="001D524B" w:rsidP="00910147">
            <w:pPr>
              <w:pStyle w:val="a4"/>
              <w:spacing w:line="240" w:lineRule="auto"/>
              <w:ind w:firstLine="0"/>
              <w:rPr>
                <w:b/>
                <w:sz w:val="24"/>
                <w:lang w:val="ru-RU" w:eastAsia="ru-RU"/>
              </w:rPr>
            </w:pPr>
            <w:r w:rsidRPr="00910147">
              <w:rPr>
                <w:b/>
                <w:sz w:val="24"/>
                <w:lang w:val="ru-RU" w:eastAsia="ru-RU"/>
              </w:rPr>
              <w:t>648</w:t>
            </w:r>
            <w:r w:rsidR="00927A2D">
              <w:rPr>
                <w:b/>
                <w:sz w:val="24"/>
                <w:lang w:val="ru-RU" w:eastAsia="ru-RU"/>
              </w:rPr>
              <w:t xml:space="preserve"> </w:t>
            </w:r>
            <w:r w:rsidR="002C38EB" w:rsidRPr="00910147">
              <w:rPr>
                <w:b/>
                <w:sz w:val="24"/>
                <w:lang w:val="ru-RU" w:eastAsia="ru-RU"/>
              </w:rPr>
              <w:t>час</w:t>
            </w:r>
            <w:r w:rsidR="00D039BC" w:rsidRPr="00910147">
              <w:rPr>
                <w:b/>
                <w:sz w:val="24"/>
                <w:lang w:val="ru-RU" w:eastAsia="ru-RU"/>
              </w:rPr>
              <w:t>ов</w:t>
            </w:r>
          </w:p>
        </w:tc>
      </w:tr>
    </w:tbl>
    <w:p w14:paraId="33E22FC0" w14:textId="77777777" w:rsidR="005025D4" w:rsidRPr="001C2F11" w:rsidRDefault="005025D4" w:rsidP="00F835DF">
      <w:pPr>
        <w:pStyle w:val="a4"/>
        <w:rPr>
          <w:lang w:val="ru-RU"/>
        </w:rPr>
      </w:pPr>
      <w:bookmarkStart w:id="19" w:name="Программа_практики"/>
      <w:bookmarkEnd w:id="19"/>
    </w:p>
    <w:p w14:paraId="22CA93C5" w14:textId="36D0DE5A" w:rsidR="00813596" w:rsidRDefault="005025D4" w:rsidP="00FD285D">
      <w:pPr>
        <w:pStyle w:val="a4"/>
        <w:ind w:firstLine="709"/>
        <w:rPr>
          <w:lang w:val="ru-RU"/>
        </w:rPr>
      </w:pPr>
      <w:r w:rsidRPr="001C2F11">
        <w:rPr>
          <w:lang w:val="ru-RU"/>
        </w:rPr>
        <w:t>Производственный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научно-исследовательский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периоды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практики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проводятся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в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организациях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–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местах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прохождения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практики.</w:t>
      </w:r>
      <w:r w:rsidR="00927A2D">
        <w:rPr>
          <w:lang w:val="ru-RU"/>
        </w:rPr>
        <w:t xml:space="preserve"> </w:t>
      </w:r>
      <w:r w:rsidR="00FD285D" w:rsidRPr="00FD285D">
        <w:rPr>
          <w:lang w:val="ru-RU"/>
        </w:rPr>
        <w:t>К</w:t>
      </w:r>
      <w:r w:rsidR="00927A2D">
        <w:rPr>
          <w:lang w:val="ru-RU"/>
        </w:rPr>
        <w:t xml:space="preserve"> </w:t>
      </w:r>
      <w:r w:rsidR="00FD285D" w:rsidRPr="00FD285D">
        <w:rPr>
          <w:lang w:val="ru-RU"/>
        </w:rPr>
        <w:t>прохождению</w:t>
      </w:r>
      <w:r w:rsidR="00927A2D">
        <w:rPr>
          <w:lang w:val="ru-RU"/>
        </w:rPr>
        <w:t xml:space="preserve"> </w:t>
      </w:r>
      <w:r w:rsidR="00FD285D" w:rsidRPr="00FD285D">
        <w:rPr>
          <w:lang w:val="ru-RU"/>
        </w:rPr>
        <w:t>производственной</w:t>
      </w:r>
      <w:r w:rsidR="00927A2D">
        <w:rPr>
          <w:lang w:val="ru-RU"/>
        </w:rPr>
        <w:t xml:space="preserve"> </w:t>
      </w:r>
      <w:r w:rsidR="00FD285D" w:rsidRPr="00FD285D">
        <w:rPr>
          <w:lang w:val="ru-RU"/>
        </w:rPr>
        <w:t>практики</w:t>
      </w:r>
      <w:r w:rsidR="00927A2D">
        <w:rPr>
          <w:lang w:val="ru-RU"/>
        </w:rPr>
        <w:t xml:space="preserve"> </w:t>
      </w:r>
      <w:r w:rsidR="00FD285D" w:rsidRPr="00FD285D">
        <w:rPr>
          <w:lang w:val="ru-RU"/>
        </w:rPr>
        <w:t>допускаются</w:t>
      </w:r>
      <w:r w:rsidR="00927A2D">
        <w:rPr>
          <w:lang w:val="ru-RU"/>
        </w:rPr>
        <w:t xml:space="preserve"> </w:t>
      </w:r>
      <w:r w:rsidR="00FD285D" w:rsidRPr="00FD285D">
        <w:rPr>
          <w:lang w:val="ru-RU"/>
        </w:rPr>
        <w:t>обучающиеся,</w:t>
      </w:r>
      <w:r w:rsidR="00927A2D">
        <w:rPr>
          <w:lang w:val="ru-RU"/>
        </w:rPr>
        <w:t xml:space="preserve"> </w:t>
      </w:r>
      <w:r w:rsidR="00FD285D" w:rsidRPr="00FD285D">
        <w:rPr>
          <w:lang w:val="ru-RU"/>
        </w:rPr>
        <w:t>успешно</w:t>
      </w:r>
      <w:r w:rsidR="00927A2D">
        <w:rPr>
          <w:lang w:val="ru-RU"/>
        </w:rPr>
        <w:t xml:space="preserve"> </w:t>
      </w:r>
      <w:r w:rsidR="00FD285D" w:rsidRPr="00FD285D">
        <w:rPr>
          <w:lang w:val="ru-RU"/>
        </w:rPr>
        <w:t>сдавшие</w:t>
      </w:r>
      <w:r w:rsidR="00927A2D">
        <w:rPr>
          <w:lang w:val="ru-RU"/>
        </w:rPr>
        <w:t xml:space="preserve"> </w:t>
      </w:r>
      <w:r w:rsidR="00FD285D" w:rsidRPr="00FD285D">
        <w:rPr>
          <w:lang w:val="ru-RU"/>
        </w:rPr>
        <w:t>все</w:t>
      </w:r>
      <w:r w:rsidR="00927A2D">
        <w:rPr>
          <w:lang w:val="ru-RU"/>
        </w:rPr>
        <w:t xml:space="preserve"> </w:t>
      </w:r>
      <w:r w:rsidR="00FD285D" w:rsidRPr="00FD285D">
        <w:rPr>
          <w:lang w:val="ru-RU"/>
        </w:rPr>
        <w:t>испытания,</w:t>
      </w:r>
      <w:r w:rsidR="00927A2D">
        <w:rPr>
          <w:lang w:val="ru-RU"/>
        </w:rPr>
        <w:t xml:space="preserve"> </w:t>
      </w:r>
      <w:r w:rsidR="00FD285D" w:rsidRPr="00FD285D">
        <w:rPr>
          <w:lang w:val="ru-RU"/>
        </w:rPr>
        <w:lastRenderedPageBreak/>
        <w:t>предусмотренные</w:t>
      </w:r>
      <w:r w:rsidR="00927A2D">
        <w:rPr>
          <w:lang w:val="ru-RU"/>
        </w:rPr>
        <w:t xml:space="preserve"> </w:t>
      </w:r>
      <w:r w:rsidR="00FD285D" w:rsidRPr="00FD285D">
        <w:rPr>
          <w:lang w:val="ru-RU"/>
        </w:rPr>
        <w:t>учебным</w:t>
      </w:r>
      <w:r w:rsidR="00927A2D">
        <w:rPr>
          <w:lang w:val="ru-RU"/>
        </w:rPr>
        <w:t xml:space="preserve"> </w:t>
      </w:r>
      <w:r w:rsidR="00FD285D" w:rsidRPr="00FD285D">
        <w:rPr>
          <w:lang w:val="ru-RU"/>
        </w:rPr>
        <w:t>планом.</w:t>
      </w:r>
    </w:p>
    <w:p w14:paraId="685E6364" w14:textId="70D2BC36" w:rsidR="00FD285D" w:rsidRPr="00FD285D" w:rsidRDefault="00FD285D" w:rsidP="00FD285D">
      <w:pPr>
        <w:pStyle w:val="a4"/>
        <w:ind w:firstLine="709"/>
        <w:rPr>
          <w:lang w:val="ru-RU"/>
        </w:rPr>
      </w:pPr>
      <w:r w:rsidRPr="00FD285D">
        <w:rPr>
          <w:lang w:val="ru-RU"/>
        </w:rPr>
        <w:t>В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процессе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прохождения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производственной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практики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для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закрепления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полученных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в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ходе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обучения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компетенций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по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направлению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подготовки,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приобретения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навыков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профессиональной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работы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студент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должен:</w:t>
      </w:r>
      <w:r w:rsidR="00927A2D">
        <w:rPr>
          <w:lang w:val="ru-RU"/>
        </w:rPr>
        <w:t xml:space="preserve"> </w:t>
      </w:r>
    </w:p>
    <w:p w14:paraId="0817E60C" w14:textId="42E9A254" w:rsidR="00FD285D" w:rsidRPr="00FD285D" w:rsidRDefault="00FD285D" w:rsidP="00FD285D">
      <w:pPr>
        <w:pStyle w:val="a4"/>
        <w:ind w:firstLine="709"/>
        <w:rPr>
          <w:lang w:val="ru-RU"/>
        </w:rPr>
      </w:pPr>
      <w:r w:rsidRPr="00FD285D">
        <w:rPr>
          <w:lang w:val="ru-RU"/>
        </w:rPr>
        <w:t>1)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знакомится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с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нормативными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правовыми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актами,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инструктивными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и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методическими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материалами,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регламентирующими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деятельность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финансовых,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казначейских,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органов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управления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государственными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внебюджетными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фондами,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коммерческих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банков,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предприятий,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финансово-экономических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подразделений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федеральных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органов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государственной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власти,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органов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государственной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власти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субъектов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Российской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Федерации,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органов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местного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самоуправления;</w:t>
      </w:r>
      <w:r w:rsidR="00927A2D">
        <w:rPr>
          <w:lang w:val="ru-RU"/>
        </w:rPr>
        <w:t xml:space="preserve"> </w:t>
      </w:r>
    </w:p>
    <w:p w14:paraId="7C56D8C1" w14:textId="3F41830D" w:rsidR="00FD285D" w:rsidRPr="00FD285D" w:rsidRDefault="00FD285D" w:rsidP="00FD285D">
      <w:pPr>
        <w:pStyle w:val="a4"/>
        <w:ind w:firstLine="709"/>
        <w:rPr>
          <w:lang w:val="ru-RU"/>
        </w:rPr>
      </w:pPr>
      <w:r w:rsidRPr="00FD285D">
        <w:rPr>
          <w:lang w:val="ru-RU"/>
        </w:rPr>
        <w:t>2)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изучить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и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проанализировать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деятельность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структурного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подразделения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органа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(учреждения),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в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котором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студент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непосредственно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проходил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производственную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практику;</w:t>
      </w:r>
    </w:p>
    <w:p w14:paraId="2AC66A50" w14:textId="16818C75" w:rsidR="00FD285D" w:rsidRPr="00FD285D" w:rsidRDefault="00FD285D" w:rsidP="00FD285D">
      <w:pPr>
        <w:pStyle w:val="a4"/>
        <w:ind w:firstLine="709"/>
        <w:rPr>
          <w:lang w:val="ru-RU"/>
        </w:rPr>
      </w:pPr>
      <w:r w:rsidRPr="00FD285D">
        <w:rPr>
          <w:lang w:val="ru-RU"/>
        </w:rPr>
        <w:t>3)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ознакомиться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и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составить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список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научной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и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учебной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литературы,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публикаций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в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периодических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изданиях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по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вопросам,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связанным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с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деятельностью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подразделения;</w:t>
      </w:r>
    </w:p>
    <w:p w14:paraId="18E93ED4" w14:textId="3C942F6F" w:rsidR="00FD285D" w:rsidRDefault="00FD285D" w:rsidP="00FD285D">
      <w:pPr>
        <w:pStyle w:val="a4"/>
        <w:ind w:firstLine="709"/>
        <w:rPr>
          <w:lang w:val="ru-RU"/>
        </w:rPr>
      </w:pPr>
      <w:r w:rsidRPr="00FD285D">
        <w:rPr>
          <w:lang w:val="ru-RU"/>
        </w:rPr>
        <w:t>4)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выполнить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индивидуальное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задание,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составленное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руководителем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практики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от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кафедры;</w:t>
      </w:r>
    </w:p>
    <w:p w14:paraId="471C1498" w14:textId="100FD4AA" w:rsidR="00FD285D" w:rsidRPr="00FD285D" w:rsidRDefault="00FD285D" w:rsidP="00FD285D">
      <w:pPr>
        <w:pStyle w:val="a4"/>
        <w:ind w:firstLine="709"/>
        <w:rPr>
          <w:lang w:val="ru-RU"/>
        </w:rPr>
      </w:pPr>
      <w:r w:rsidRPr="00FD285D">
        <w:rPr>
          <w:lang w:val="ru-RU"/>
        </w:rPr>
        <w:t>5)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охарактеризовать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направления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деятельности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данного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подразделения,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в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области</w:t>
      </w:r>
      <w:r w:rsidR="00927A2D">
        <w:rPr>
          <w:lang w:val="ru-RU"/>
        </w:rPr>
        <w:t xml:space="preserve"> </w:t>
      </w:r>
      <w:r w:rsidR="00813596">
        <w:rPr>
          <w:lang w:val="ru-RU"/>
        </w:rPr>
        <w:t>бизнес-анализа</w:t>
      </w:r>
      <w:r w:rsidR="00927A2D">
        <w:rPr>
          <w:lang w:val="ru-RU"/>
        </w:rPr>
        <w:t xml:space="preserve"> </w:t>
      </w:r>
      <w:r w:rsidR="00813596">
        <w:rPr>
          <w:lang w:val="ru-RU"/>
        </w:rPr>
        <w:t>и</w:t>
      </w:r>
      <w:r w:rsidR="00927A2D">
        <w:rPr>
          <w:lang w:val="ru-RU"/>
        </w:rPr>
        <w:t xml:space="preserve"> </w:t>
      </w:r>
      <w:r w:rsidR="00813596">
        <w:rPr>
          <w:lang w:val="ru-RU"/>
        </w:rPr>
        <w:t>бизнес-архитектуры</w:t>
      </w:r>
      <w:r w:rsidRPr="00FD285D">
        <w:rPr>
          <w:lang w:val="ru-RU"/>
        </w:rPr>
        <w:t>;</w:t>
      </w:r>
    </w:p>
    <w:p w14:paraId="3ED8698D" w14:textId="7F801B24" w:rsidR="00FD285D" w:rsidRPr="00FD285D" w:rsidRDefault="00FD285D" w:rsidP="00FD285D">
      <w:pPr>
        <w:pStyle w:val="a4"/>
        <w:ind w:firstLine="709"/>
        <w:rPr>
          <w:lang w:val="ru-RU"/>
        </w:rPr>
      </w:pPr>
      <w:r w:rsidRPr="00FD285D">
        <w:rPr>
          <w:lang w:val="ru-RU"/>
        </w:rPr>
        <w:t>7)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осв</w:t>
      </w:r>
      <w:r w:rsidR="00813596">
        <w:rPr>
          <w:lang w:val="ru-RU"/>
        </w:rPr>
        <w:t>оить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методы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и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приемы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экспертно-аналитической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работы;</w:t>
      </w:r>
    </w:p>
    <w:p w14:paraId="7A73262B" w14:textId="7DD3E69B" w:rsidR="00813596" w:rsidRDefault="00FD285D" w:rsidP="00FD285D">
      <w:pPr>
        <w:pStyle w:val="a4"/>
        <w:ind w:firstLine="709"/>
        <w:rPr>
          <w:lang w:val="ru-RU"/>
        </w:rPr>
      </w:pPr>
      <w:r w:rsidRPr="00FD285D">
        <w:rPr>
          <w:lang w:val="ru-RU"/>
        </w:rPr>
        <w:t>8)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применя</w:t>
      </w:r>
      <w:r w:rsidR="00813596">
        <w:rPr>
          <w:lang w:val="ru-RU"/>
        </w:rPr>
        <w:t>ть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нормативные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правовые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акты</w:t>
      </w:r>
      <w:r w:rsidR="00927A2D">
        <w:rPr>
          <w:lang w:val="ru-RU"/>
        </w:rPr>
        <w:t xml:space="preserve"> </w:t>
      </w:r>
      <w:r w:rsidR="00813596">
        <w:rPr>
          <w:lang w:val="ru-RU"/>
        </w:rPr>
        <w:t>и</w:t>
      </w:r>
      <w:r w:rsidR="00927A2D">
        <w:rPr>
          <w:lang w:val="ru-RU"/>
        </w:rPr>
        <w:t xml:space="preserve"> </w:t>
      </w:r>
      <w:r w:rsidR="00813596" w:rsidRPr="00FD285D">
        <w:rPr>
          <w:lang w:val="ru-RU"/>
        </w:rPr>
        <w:t>типовые</w:t>
      </w:r>
      <w:r w:rsidR="00927A2D">
        <w:rPr>
          <w:lang w:val="ru-RU"/>
        </w:rPr>
        <w:t xml:space="preserve"> </w:t>
      </w:r>
      <w:r w:rsidR="00813596" w:rsidRPr="00FD285D">
        <w:rPr>
          <w:lang w:val="ru-RU"/>
        </w:rPr>
        <w:t>методы</w:t>
      </w:r>
      <w:r w:rsidR="00927A2D">
        <w:rPr>
          <w:lang w:val="ru-RU"/>
        </w:rPr>
        <w:t xml:space="preserve"> </w:t>
      </w:r>
      <w:r w:rsidR="00813596" w:rsidRPr="00FD285D">
        <w:rPr>
          <w:lang w:val="ru-RU"/>
        </w:rPr>
        <w:t>и</w:t>
      </w:r>
      <w:r w:rsidR="00927A2D">
        <w:rPr>
          <w:lang w:val="ru-RU"/>
        </w:rPr>
        <w:t xml:space="preserve"> </w:t>
      </w:r>
      <w:r w:rsidR="00813596" w:rsidRPr="00FD285D">
        <w:rPr>
          <w:lang w:val="ru-RU"/>
        </w:rPr>
        <w:t>методики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в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решении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практических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задач;</w:t>
      </w:r>
    </w:p>
    <w:p w14:paraId="26A6310E" w14:textId="17B5C5A1" w:rsidR="00FD285D" w:rsidRPr="00FD285D" w:rsidRDefault="00FD285D" w:rsidP="00FD285D">
      <w:pPr>
        <w:pStyle w:val="a4"/>
        <w:ind w:firstLine="709"/>
        <w:rPr>
          <w:lang w:val="ru-RU"/>
        </w:rPr>
      </w:pPr>
      <w:r w:rsidRPr="00FD285D">
        <w:rPr>
          <w:lang w:val="ru-RU"/>
        </w:rPr>
        <w:t>9)</w:t>
      </w:r>
      <w:r w:rsidR="00927A2D">
        <w:rPr>
          <w:lang w:val="ru-RU"/>
        </w:rPr>
        <w:t xml:space="preserve"> </w:t>
      </w:r>
      <w:r w:rsidR="00813596">
        <w:rPr>
          <w:lang w:val="ru-RU"/>
        </w:rPr>
        <w:t>вести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финансовую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документацию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в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соответствии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с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функциональными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обязанностями;</w:t>
      </w:r>
    </w:p>
    <w:p w14:paraId="50B4B030" w14:textId="49ED1213" w:rsidR="00FD285D" w:rsidRPr="00FD285D" w:rsidRDefault="00FD285D" w:rsidP="00FD285D">
      <w:pPr>
        <w:pStyle w:val="a4"/>
        <w:ind w:firstLine="709"/>
        <w:rPr>
          <w:lang w:val="ru-RU"/>
        </w:rPr>
      </w:pPr>
      <w:r w:rsidRPr="00FD285D">
        <w:rPr>
          <w:lang w:val="ru-RU"/>
        </w:rPr>
        <w:t>10)</w:t>
      </w:r>
      <w:r w:rsidR="00927A2D">
        <w:rPr>
          <w:lang w:val="ru-RU"/>
        </w:rPr>
        <w:t xml:space="preserve"> </w:t>
      </w:r>
      <w:r w:rsidR="00813596">
        <w:rPr>
          <w:lang w:val="ru-RU"/>
        </w:rPr>
        <w:t>участвовать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в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подготовке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писем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и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устных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разъяснений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по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применению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нормативных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правовых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актов,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методик,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разработке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проектов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документов,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направленных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на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их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совершенствование.</w:t>
      </w:r>
      <w:r w:rsidR="00927A2D">
        <w:rPr>
          <w:lang w:val="ru-RU"/>
        </w:rPr>
        <w:t xml:space="preserve"> </w:t>
      </w:r>
    </w:p>
    <w:p w14:paraId="3ED813EE" w14:textId="79DCDA49" w:rsidR="00FD285D" w:rsidRPr="00FD285D" w:rsidRDefault="00FD285D" w:rsidP="00FD285D">
      <w:pPr>
        <w:pStyle w:val="a4"/>
        <w:ind w:firstLine="709"/>
        <w:rPr>
          <w:lang w:val="ru-RU"/>
        </w:rPr>
      </w:pPr>
      <w:r w:rsidRPr="00FD285D">
        <w:rPr>
          <w:lang w:val="ru-RU"/>
        </w:rPr>
        <w:t>В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процессе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прохождения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производственной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практики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студент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должен: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освоить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и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дать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оценку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основным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методам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и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приемам,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используемым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сотрудниками</w:t>
      </w:r>
      <w:r w:rsidR="00813596">
        <w:rPr>
          <w:lang w:val="ru-RU"/>
        </w:rPr>
        <w:t>,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деятельность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финансовых,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казначейских,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органов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управления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государственными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lastRenderedPageBreak/>
        <w:t>внебюджетными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фондами,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коммерческих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банков,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предприятий,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финансово-экономических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подразделений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федеральных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органов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государственной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власти,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органов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государственной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власти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субъектов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Российской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Федерации,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органов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местного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самоуправления;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участвовать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в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выполнении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расчетов,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проведении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проверок,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подготовке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аналитических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обзоров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и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экспертных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заключений.</w:t>
      </w:r>
    </w:p>
    <w:p w14:paraId="028159EC" w14:textId="44FC5B12" w:rsidR="00FD285D" w:rsidRDefault="00FD285D" w:rsidP="00FD285D">
      <w:pPr>
        <w:pStyle w:val="a4"/>
        <w:ind w:firstLine="709"/>
        <w:rPr>
          <w:lang w:val="ru-RU"/>
        </w:rPr>
      </w:pPr>
      <w:r w:rsidRPr="00FD285D">
        <w:rPr>
          <w:lang w:val="ru-RU"/>
        </w:rPr>
        <w:t>Производственная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практика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должна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проходить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таким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образом,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чтобы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студент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самостоятельно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мог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выполнять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работу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специалистов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подразделения,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где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проходит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практика.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К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моменту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окончания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производственной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практики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студент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должен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иметь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четкое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представление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о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содержании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работы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сотрудников</w:t>
      </w:r>
      <w:r w:rsidR="00927A2D">
        <w:rPr>
          <w:lang w:val="ru-RU"/>
        </w:rPr>
        <w:t xml:space="preserve"> </w:t>
      </w:r>
      <w:r w:rsidRPr="00FD285D">
        <w:rPr>
          <w:lang w:val="ru-RU"/>
        </w:rPr>
        <w:t>подразделения.</w:t>
      </w:r>
    </w:p>
    <w:p w14:paraId="376358A6" w14:textId="7D490C1F" w:rsidR="005025D4" w:rsidRPr="001C2F11" w:rsidRDefault="005025D4" w:rsidP="002B3C08">
      <w:pPr>
        <w:pStyle w:val="a4"/>
        <w:ind w:firstLine="709"/>
        <w:rPr>
          <w:lang w:val="ru-RU"/>
        </w:rPr>
      </w:pPr>
      <w:r w:rsidRPr="001C2F11">
        <w:rPr>
          <w:lang w:val="ru-RU"/>
        </w:rPr>
        <w:t>Содержание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практики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формируется,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исходя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из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данной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программы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практики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(типовой),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с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учетом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специфики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места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прохождения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практики.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Учитывая,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что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базами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практики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для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студентов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являются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организации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различных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сфер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деятельности,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имеющих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различную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структуру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управления,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различные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виды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объем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фактов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хозяйственной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жизни,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руководитель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от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Финансового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университета,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на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основе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данной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программы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практики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(типовой)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разрабатывает</w:t>
      </w:r>
      <w:r w:rsidR="00927A2D">
        <w:rPr>
          <w:lang w:val="ru-RU"/>
        </w:rPr>
        <w:t xml:space="preserve"> </w:t>
      </w:r>
      <w:r w:rsidR="00813596">
        <w:rPr>
          <w:lang w:val="ru-RU"/>
        </w:rPr>
        <w:t>индивидуальное</w:t>
      </w:r>
      <w:r w:rsidR="00927A2D">
        <w:rPr>
          <w:lang w:val="ru-RU"/>
        </w:rPr>
        <w:t xml:space="preserve"> </w:t>
      </w:r>
      <w:r w:rsidR="00813596">
        <w:rPr>
          <w:lang w:val="ru-RU"/>
        </w:rPr>
        <w:t>задание</w:t>
      </w:r>
      <w:r w:rsidRPr="001C2F11">
        <w:rPr>
          <w:lang w:val="ru-RU"/>
        </w:rPr>
        <w:t>,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котор</w:t>
      </w:r>
      <w:r w:rsidR="00813596">
        <w:rPr>
          <w:lang w:val="ru-RU"/>
        </w:rPr>
        <w:t>ое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учитывает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особенности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организации.</w:t>
      </w:r>
    </w:p>
    <w:p w14:paraId="794CAEB2" w14:textId="295D1AF9" w:rsidR="005025D4" w:rsidRPr="001C2F11" w:rsidRDefault="005025D4" w:rsidP="002B3C08">
      <w:pPr>
        <w:pStyle w:val="a4"/>
        <w:ind w:firstLine="709"/>
        <w:rPr>
          <w:lang w:val="ru-RU"/>
        </w:rPr>
      </w:pPr>
      <w:r w:rsidRPr="001C2F11">
        <w:rPr>
          <w:lang w:val="ru-RU"/>
        </w:rPr>
        <w:t>Позиции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рабочей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программы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являются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основой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для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составления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индивидуального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задания,</w:t>
      </w:r>
      <w:r w:rsidR="00927A2D">
        <w:rPr>
          <w:lang w:val="ru-RU"/>
        </w:rPr>
        <w:t xml:space="preserve"> </w:t>
      </w:r>
      <w:r w:rsidR="00813596">
        <w:rPr>
          <w:lang w:val="ru-RU"/>
        </w:rPr>
        <w:t>регламента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прохождения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практики,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в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дальнейшем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заполнения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Дневника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практики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(по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факту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прохождения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практики)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подготовки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отчета.</w:t>
      </w:r>
      <w:r w:rsidR="00927A2D">
        <w:rPr>
          <w:lang w:val="ru-RU"/>
        </w:rPr>
        <w:t xml:space="preserve"> </w:t>
      </w:r>
    </w:p>
    <w:p w14:paraId="0DD6E412" w14:textId="7F409306" w:rsidR="005025D4" w:rsidRPr="001C2F11" w:rsidRDefault="005025D4" w:rsidP="002B3C08">
      <w:pPr>
        <w:pStyle w:val="a4"/>
        <w:ind w:firstLine="709"/>
        <w:rPr>
          <w:lang w:val="ru-RU"/>
        </w:rPr>
      </w:pPr>
      <w:r w:rsidRPr="001C2F11">
        <w:rPr>
          <w:lang w:val="ru-RU"/>
        </w:rPr>
        <w:t>В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случае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прохождения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практики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в</w:t>
      </w:r>
      <w:r w:rsidR="00927A2D">
        <w:rPr>
          <w:lang w:val="ru-RU"/>
        </w:rPr>
        <w:t xml:space="preserve"> </w:t>
      </w:r>
      <w:r w:rsidR="00813596">
        <w:rPr>
          <w:lang w:val="ru-RU"/>
        </w:rPr>
        <w:t>ВУЗе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(кафедрах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в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научных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подразделениях),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разделом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может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стать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научно-исследовательская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работа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обучающегося.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Студент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может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участвовать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в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научных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исследованиях,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осуществлять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сбор,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обработку,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анализ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систематизацию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научной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информации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по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теме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(заданию),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составлять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отчеты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(разделы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отчета)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по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теме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или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ее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разделу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(этапу,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заданию),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выступать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с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докладами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на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конференциях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различного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уровня.</w:t>
      </w:r>
    </w:p>
    <w:p w14:paraId="07F82E54" w14:textId="624B36D1" w:rsidR="005025D4" w:rsidRPr="001C2F11" w:rsidRDefault="005025D4" w:rsidP="002B3C08">
      <w:pPr>
        <w:pStyle w:val="a4"/>
        <w:ind w:firstLine="709"/>
        <w:rPr>
          <w:lang w:val="ru-RU"/>
        </w:rPr>
      </w:pPr>
      <w:r w:rsidRPr="001C2F11">
        <w:rPr>
          <w:lang w:val="ru-RU"/>
        </w:rPr>
        <w:t>При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прохождении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практики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в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аудиторской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фирме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студент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может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участвовать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в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организации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проведении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проверок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в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конкретных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организациях,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принимать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участие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в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подготовке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плана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программы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оказания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аудиторских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услуг,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осуществлять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сбор,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обработку,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анализ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систематизацию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полученной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информации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по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заданию,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составлять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отчеты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(разделы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отчета)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по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теме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или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ее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разделу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(этапу,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заданию).</w:t>
      </w:r>
    </w:p>
    <w:p w14:paraId="5716114C" w14:textId="03184098" w:rsidR="003B3E95" w:rsidRPr="001C2F11" w:rsidRDefault="005025D4" w:rsidP="008203CD">
      <w:pPr>
        <w:pStyle w:val="a4"/>
        <w:ind w:firstLine="709"/>
        <w:rPr>
          <w:lang w:val="ru-RU"/>
        </w:rPr>
      </w:pPr>
      <w:r w:rsidRPr="001C2F11">
        <w:rPr>
          <w:lang w:val="ru-RU"/>
        </w:rPr>
        <w:lastRenderedPageBreak/>
        <w:t>При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прохождении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практики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в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финансово-кредитных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некоммерческих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организациях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необходимо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уточнить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сферу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экономической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деятельности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организации,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ведомственную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подчиненность,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мощность,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уровень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автоматизации;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ознакомиться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со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структурой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организации,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системой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управления,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нормативными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правовыми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документами,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регулирующими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учет</w:t>
      </w:r>
      <w:r w:rsidR="00FA7F35" w:rsidRPr="001C2F11">
        <w:rPr>
          <w:lang w:val="ru-RU"/>
        </w:rPr>
        <w:t>но-аналитическую</w:t>
      </w:r>
      <w:r w:rsidR="00927A2D">
        <w:rPr>
          <w:lang w:val="ru-RU"/>
        </w:rPr>
        <w:t xml:space="preserve"> </w:t>
      </w:r>
      <w:r w:rsidR="00FA7F35" w:rsidRPr="001C2F11">
        <w:rPr>
          <w:lang w:val="ru-RU"/>
        </w:rPr>
        <w:t>работу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в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организации.</w:t>
      </w:r>
      <w:r w:rsidR="00927A2D">
        <w:rPr>
          <w:lang w:val="ru-RU"/>
        </w:rPr>
        <w:t xml:space="preserve"> </w:t>
      </w:r>
    </w:p>
    <w:p w14:paraId="6A249E0B" w14:textId="6F6E24B8" w:rsidR="00FA7F35" w:rsidRPr="001C2F11" w:rsidRDefault="00FA7F35" w:rsidP="00FA7F35">
      <w:pPr>
        <w:pStyle w:val="a4"/>
        <w:ind w:firstLine="709"/>
        <w:rPr>
          <w:lang w:val="ru-RU"/>
        </w:rPr>
      </w:pPr>
      <w:r w:rsidRPr="001C2F11">
        <w:rPr>
          <w:lang w:val="ru-RU"/>
        </w:rPr>
        <w:t>В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ходе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прохождения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практики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студент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обязан:</w:t>
      </w:r>
    </w:p>
    <w:p w14:paraId="19D00A67" w14:textId="30CB75F3" w:rsidR="00FA7F35" w:rsidRPr="001C2F11" w:rsidRDefault="00FA7F35" w:rsidP="00FA7F35">
      <w:pPr>
        <w:pStyle w:val="a4"/>
        <w:ind w:firstLine="709"/>
        <w:rPr>
          <w:lang w:val="ru-RU"/>
        </w:rPr>
      </w:pPr>
      <w:r w:rsidRPr="001C2F11">
        <w:rPr>
          <w:lang w:val="ru-RU"/>
        </w:rPr>
        <w:t>-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посещать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в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обязательном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порядке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место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прохождения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практики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выполнять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в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установленные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сроки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все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виды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заданий,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предусмотренные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программой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практики,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систематически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глубоко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овладевать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навыками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профессиональной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деятельности;</w:t>
      </w:r>
    </w:p>
    <w:p w14:paraId="5D2BD54D" w14:textId="6E362E72" w:rsidR="00FA7F35" w:rsidRPr="001C2F11" w:rsidRDefault="00FA7F35" w:rsidP="00FA7F35">
      <w:pPr>
        <w:pStyle w:val="a4"/>
        <w:ind w:firstLine="709"/>
        <w:rPr>
          <w:lang w:val="ru-RU"/>
        </w:rPr>
      </w:pPr>
      <w:r w:rsidRPr="001C2F11">
        <w:rPr>
          <w:lang w:val="ru-RU"/>
        </w:rPr>
        <w:t>-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добросовестно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исполнять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возложенные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на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него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обязанности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поручения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руководителя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практики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от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организации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–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места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прохождения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практики;</w:t>
      </w:r>
    </w:p>
    <w:p w14:paraId="75A2DA8A" w14:textId="60CBD8F6" w:rsidR="00FA7F35" w:rsidRPr="001C2F11" w:rsidRDefault="00FA7F35" w:rsidP="00FA7F35">
      <w:pPr>
        <w:pStyle w:val="a4"/>
        <w:ind w:firstLine="709"/>
        <w:rPr>
          <w:lang w:val="ru-RU"/>
        </w:rPr>
      </w:pPr>
      <w:r w:rsidRPr="001C2F11">
        <w:rPr>
          <w:lang w:val="ru-RU"/>
        </w:rPr>
        <w:t>-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не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нарушать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должностные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инструкции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правила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внутреннего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трудового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распорядка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организации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–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места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прохождения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практики;</w:t>
      </w:r>
    </w:p>
    <w:p w14:paraId="03A6CBBC" w14:textId="119F64D0" w:rsidR="00FA7F35" w:rsidRPr="001C2F11" w:rsidRDefault="00FA7F35" w:rsidP="00FA7F35">
      <w:pPr>
        <w:pStyle w:val="a4"/>
        <w:ind w:firstLine="709"/>
        <w:rPr>
          <w:lang w:val="ru-RU"/>
        </w:rPr>
      </w:pPr>
      <w:r w:rsidRPr="001C2F11">
        <w:rPr>
          <w:lang w:val="ru-RU"/>
        </w:rPr>
        <w:t>-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постоянно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согласовывать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процесс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своей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практической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профессиональной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научно-исследовательской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деятельности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с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руководителем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практики,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регулярно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вести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дневник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практики</w:t>
      </w:r>
      <w:r w:rsidR="00B27375" w:rsidRPr="001C2F11">
        <w:rPr>
          <w:lang w:val="ru-RU"/>
        </w:rPr>
        <w:t>,</w:t>
      </w:r>
      <w:r w:rsidR="00927A2D">
        <w:rPr>
          <w:lang w:val="ru-RU"/>
        </w:rPr>
        <w:t xml:space="preserve"> </w:t>
      </w:r>
      <w:r w:rsidR="00B27375" w:rsidRPr="001C2F11">
        <w:rPr>
          <w:lang w:val="ru-RU"/>
        </w:rPr>
        <w:t>подготовить</w:t>
      </w:r>
      <w:r w:rsidR="00927A2D">
        <w:rPr>
          <w:lang w:val="ru-RU"/>
        </w:rPr>
        <w:t xml:space="preserve"> </w:t>
      </w:r>
      <w:r w:rsidR="00B27375" w:rsidRPr="001C2F11">
        <w:rPr>
          <w:lang w:val="ru-RU"/>
        </w:rPr>
        <w:t>и</w:t>
      </w:r>
      <w:r w:rsidR="00927A2D">
        <w:rPr>
          <w:lang w:val="ru-RU"/>
        </w:rPr>
        <w:t xml:space="preserve"> </w:t>
      </w:r>
      <w:r w:rsidR="00B27375" w:rsidRPr="001C2F11">
        <w:rPr>
          <w:lang w:val="ru-RU"/>
        </w:rPr>
        <w:t>защитить</w:t>
      </w:r>
      <w:r w:rsidR="00927A2D">
        <w:rPr>
          <w:lang w:val="ru-RU"/>
        </w:rPr>
        <w:t xml:space="preserve"> </w:t>
      </w:r>
      <w:r w:rsidR="00B27375" w:rsidRPr="001C2F11">
        <w:rPr>
          <w:lang w:val="ru-RU"/>
        </w:rPr>
        <w:t>отчет</w:t>
      </w:r>
      <w:r w:rsidR="00927A2D">
        <w:rPr>
          <w:lang w:val="ru-RU"/>
        </w:rPr>
        <w:t xml:space="preserve"> </w:t>
      </w:r>
      <w:r w:rsidR="00B27375" w:rsidRPr="001C2F11">
        <w:rPr>
          <w:lang w:val="ru-RU"/>
        </w:rPr>
        <w:t>о</w:t>
      </w:r>
      <w:r w:rsidR="00927A2D">
        <w:rPr>
          <w:lang w:val="ru-RU"/>
        </w:rPr>
        <w:t xml:space="preserve"> </w:t>
      </w:r>
      <w:r w:rsidR="00B27375" w:rsidRPr="001C2F11">
        <w:rPr>
          <w:lang w:val="ru-RU"/>
        </w:rPr>
        <w:t>прохождении</w:t>
      </w:r>
      <w:r w:rsidR="00927A2D">
        <w:rPr>
          <w:lang w:val="ru-RU"/>
        </w:rPr>
        <w:t xml:space="preserve"> </w:t>
      </w:r>
      <w:r w:rsidR="00B27375" w:rsidRPr="001C2F11">
        <w:rPr>
          <w:lang w:val="ru-RU"/>
        </w:rPr>
        <w:t>практики</w:t>
      </w:r>
      <w:r w:rsidRPr="001C2F11">
        <w:rPr>
          <w:lang w:val="ru-RU"/>
        </w:rPr>
        <w:t>;</w:t>
      </w:r>
    </w:p>
    <w:p w14:paraId="30E2987B" w14:textId="127CF478" w:rsidR="00FA7F35" w:rsidRPr="001C2F11" w:rsidRDefault="00FA7F35" w:rsidP="00FA7F35">
      <w:pPr>
        <w:pStyle w:val="a4"/>
        <w:ind w:firstLine="709"/>
        <w:rPr>
          <w:lang w:val="ru-RU"/>
        </w:rPr>
      </w:pPr>
      <w:r w:rsidRPr="001C2F11">
        <w:rPr>
          <w:lang w:val="ru-RU"/>
        </w:rPr>
        <w:t>-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неявке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на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практику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студент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обязан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поставить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в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известность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руководителя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практики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деканат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факультета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в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день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или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на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следующий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день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неявки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любым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доступным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способом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о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невозможности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её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прохождения,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а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в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первый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день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явки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в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университет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представить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данные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о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причине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пропуска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практики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(или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части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практики);</w:t>
      </w:r>
    </w:p>
    <w:p w14:paraId="00006E78" w14:textId="098F2A91" w:rsidR="00FA7F35" w:rsidRDefault="00FA7F35" w:rsidP="00020E35">
      <w:pPr>
        <w:pStyle w:val="a4"/>
        <w:ind w:firstLine="709"/>
        <w:rPr>
          <w:lang w:val="ru-RU"/>
        </w:rPr>
      </w:pPr>
      <w:r w:rsidRPr="001C2F11">
        <w:rPr>
          <w:lang w:val="ru-RU"/>
        </w:rPr>
        <w:t>-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в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случае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болезни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студент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представляет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в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деканат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факультета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справку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установленного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образца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соответствующего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лечебного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учреждения,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заверенную</w:t>
      </w:r>
      <w:r w:rsidR="00927A2D">
        <w:rPr>
          <w:lang w:val="ru-RU"/>
        </w:rPr>
        <w:t xml:space="preserve"> </w:t>
      </w:r>
      <w:r w:rsidRPr="001C2F11">
        <w:rPr>
          <w:lang w:val="ru-RU"/>
        </w:rPr>
        <w:t>поликлиникой.</w:t>
      </w:r>
    </w:p>
    <w:p w14:paraId="2B9AA585" w14:textId="77777777" w:rsidR="00A17CD8" w:rsidRPr="001C2F11" w:rsidRDefault="00A17CD8" w:rsidP="00020E35">
      <w:pPr>
        <w:pStyle w:val="a4"/>
        <w:ind w:firstLine="709"/>
        <w:rPr>
          <w:lang w:val="ru-RU"/>
        </w:rPr>
      </w:pPr>
    </w:p>
    <w:p w14:paraId="66CCB46F" w14:textId="72040C7F" w:rsidR="00A60F85" w:rsidRPr="001C2F11" w:rsidRDefault="007D4B41" w:rsidP="009D4E21">
      <w:pPr>
        <w:pStyle w:val="a4"/>
        <w:spacing w:line="240" w:lineRule="auto"/>
        <w:ind w:firstLine="0"/>
        <w:jc w:val="center"/>
        <w:rPr>
          <w:b/>
          <w:lang w:val="ru-RU"/>
        </w:rPr>
      </w:pPr>
      <w:r w:rsidRPr="001C2F11">
        <w:rPr>
          <w:b/>
          <w:lang w:val="ru-RU"/>
        </w:rPr>
        <w:t>Разделы</w:t>
      </w:r>
      <w:r w:rsidR="00927A2D">
        <w:rPr>
          <w:b/>
          <w:lang w:val="ru-RU"/>
        </w:rPr>
        <w:t xml:space="preserve"> </w:t>
      </w:r>
      <w:r w:rsidRPr="001C2F11">
        <w:rPr>
          <w:b/>
          <w:lang w:val="ru-RU"/>
        </w:rPr>
        <w:t>п</w:t>
      </w:r>
      <w:r w:rsidR="000D079C" w:rsidRPr="001C2F11">
        <w:rPr>
          <w:b/>
          <w:lang w:val="ru-RU"/>
        </w:rPr>
        <w:t>рограмм</w:t>
      </w:r>
      <w:r w:rsidRPr="001C2F11">
        <w:rPr>
          <w:b/>
          <w:lang w:val="ru-RU"/>
        </w:rPr>
        <w:t>ы</w:t>
      </w:r>
      <w:r w:rsidR="00927A2D">
        <w:rPr>
          <w:b/>
          <w:lang w:val="ru-RU"/>
        </w:rPr>
        <w:t xml:space="preserve"> </w:t>
      </w:r>
      <w:r w:rsidR="00AA7E14" w:rsidRPr="001C2F11">
        <w:rPr>
          <w:b/>
          <w:lang w:val="ru-RU"/>
        </w:rPr>
        <w:t>производственной</w:t>
      </w:r>
      <w:r w:rsidR="00927A2D">
        <w:rPr>
          <w:b/>
          <w:lang w:val="ru-RU"/>
        </w:rPr>
        <w:t xml:space="preserve"> </w:t>
      </w:r>
      <w:r w:rsidR="000D079C" w:rsidRPr="001C2F11">
        <w:rPr>
          <w:b/>
          <w:lang w:val="ru-RU"/>
        </w:rPr>
        <w:t>практики</w:t>
      </w:r>
    </w:p>
    <w:p w14:paraId="5632FB23" w14:textId="77777777" w:rsidR="002D0E50" w:rsidRPr="001C2F11" w:rsidRDefault="002D0E50" w:rsidP="009D4E21">
      <w:pPr>
        <w:pStyle w:val="a4"/>
        <w:spacing w:line="240" w:lineRule="auto"/>
        <w:ind w:firstLine="0"/>
        <w:jc w:val="center"/>
        <w:rPr>
          <w:b/>
          <w:lang w:val="ru-RU"/>
        </w:rPr>
      </w:pPr>
    </w:p>
    <w:p w14:paraId="629A72F9" w14:textId="3CEAF7FD" w:rsidR="00813596" w:rsidRPr="00813596" w:rsidRDefault="00813596" w:rsidP="0081359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813596">
        <w:rPr>
          <w:rFonts w:ascii="Times New Roman" w:hAnsi="Times New Roman"/>
          <w:b/>
          <w:color w:val="000000"/>
          <w:sz w:val="28"/>
          <w:szCs w:val="28"/>
          <w:lang w:val="ru-RU"/>
        </w:rPr>
        <w:t>Краткая</w:t>
      </w:r>
      <w:r w:rsidR="00927A2D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/>
          <w:color w:val="000000"/>
          <w:sz w:val="28"/>
          <w:szCs w:val="28"/>
          <w:lang w:val="ru-RU"/>
        </w:rPr>
        <w:t>технико-экономическая</w:t>
      </w:r>
      <w:r w:rsidR="00927A2D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/>
          <w:color w:val="000000"/>
          <w:sz w:val="28"/>
          <w:szCs w:val="28"/>
          <w:lang w:val="ru-RU"/>
        </w:rPr>
        <w:t>характеристика</w:t>
      </w:r>
      <w:r w:rsidR="00927A2D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/>
          <w:color w:val="000000"/>
          <w:sz w:val="28"/>
          <w:szCs w:val="28"/>
          <w:lang w:val="ru-RU"/>
        </w:rPr>
        <w:t>экономического</w:t>
      </w:r>
      <w:r w:rsidR="00927A2D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/>
          <w:color w:val="000000"/>
          <w:sz w:val="28"/>
          <w:szCs w:val="28"/>
          <w:lang w:val="ru-RU"/>
        </w:rPr>
        <w:t>субъекта</w:t>
      </w:r>
    </w:p>
    <w:p w14:paraId="5A39AF6B" w14:textId="05AA4A97" w:rsidR="00813596" w:rsidRPr="00813596" w:rsidRDefault="00813596" w:rsidP="0081359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Следует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ознакомиться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с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организацией,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ее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структурой,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основными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функциями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экономических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служб,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производственных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управленческих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подразделений,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учредительными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документами.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Составить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краткую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технико-экономическую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характеристику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организации,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которой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должны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быть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отражены:</w:t>
      </w:r>
    </w:p>
    <w:p w14:paraId="720B8A76" w14:textId="1A3CAFDD" w:rsidR="00813596" w:rsidRPr="00813596" w:rsidRDefault="00813596" w:rsidP="0081359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–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производственный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профиль,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организационная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структура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компании,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технологические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особенности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или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другие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особенности,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связанные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с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функционированием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организации,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ассортимент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выпускаемой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продукции,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виды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услуг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или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работ;</w:t>
      </w:r>
    </w:p>
    <w:p w14:paraId="3FCBD4F7" w14:textId="11D5CABC" w:rsidR="00813596" w:rsidRPr="00813596" w:rsidRDefault="00813596" w:rsidP="0081359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–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важнейшие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показатели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организационно-технического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уровня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производства,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характеристика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ресурсного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потенциала;</w:t>
      </w:r>
    </w:p>
    <w:p w14:paraId="09B5EA91" w14:textId="09542901" w:rsidR="00813596" w:rsidRPr="00813596" w:rsidRDefault="00813596" w:rsidP="0081359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–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характеристика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интеллектуального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капитала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организации;</w:t>
      </w:r>
    </w:p>
    <w:p w14:paraId="22F46032" w14:textId="50B60C44" w:rsidR="00813596" w:rsidRPr="00813596" w:rsidRDefault="00813596" w:rsidP="0081359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–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источники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направления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долгосрочных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инвестиций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производственного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непроизводственного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назначения;</w:t>
      </w:r>
    </w:p>
    <w:p w14:paraId="141B1564" w14:textId="490211CE" w:rsidR="00813596" w:rsidRPr="00813596" w:rsidRDefault="00813596" w:rsidP="0081359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–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содержание,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организация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методы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аналитического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обоснования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управленческих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решений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компании,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а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также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необходимые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для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этой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работы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источники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экономической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информации.</w:t>
      </w:r>
    </w:p>
    <w:p w14:paraId="6E104BC8" w14:textId="7B5F2B98" w:rsidR="00813596" w:rsidRPr="00813596" w:rsidRDefault="00813596" w:rsidP="0081359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Ознакомиться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с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планом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стратегического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развития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организации.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 w14:paraId="2073A1EA" w14:textId="5B27F6DA" w:rsidR="00813596" w:rsidRPr="00813596" w:rsidRDefault="004E1C5C" w:rsidP="0081359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Проанализировать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813596" w:rsidRPr="00813596">
        <w:rPr>
          <w:rFonts w:ascii="Times New Roman" w:hAnsi="Times New Roman"/>
          <w:color w:val="000000"/>
          <w:sz w:val="28"/>
          <w:szCs w:val="28"/>
          <w:lang w:val="ru-RU"/>
        </w:rPr>
        <w:t>деятельност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ь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813596" w:rsidRPr="00813596">
        <w:rPr>
          <w:rFonts w:ascii="Times New Roman" w:hAnsi="Times New Roman"/>
          <w:color w:val="000000"/>
          <w:sz w:val="28"/>
          <w:szCs w:val="28"/>
          <w:lang w:val="ru-RU"/>
        </w:rPr>
        <w:t>компании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,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813596" w:rsidRPr="00813596">
        <w:rPr>
          <w:rFonts w:ascii="Times New Roman" w:hAnsi="Times New Roman"/>
          <w:color w:val="000000"/>
          <w:sz w:val="28"/>
          <w:szCs w:val="28"/>
          <w:lang w:val="ru-RU"/>
        </w:rPr>
        <w:t>увяза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ть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813596" w:rsidRPr="00813596">
        <w:rPr>
          <w:rFonts w:ascii="Times New Roman" w:hAnsi="Times New Roman"/>
          <w:color w:val="000000"/>
          <w:sz w:val="28"/>
          <w:szCs w:val="28"/>
          <w:lang w:val="ru-RU"/>
        </w:rPr>
        <w:t>с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813596" w:rsidRPr="00813596">
        <w:rPr>
          <w:rFonts w:ascii="Times New Roman" w:hAnsi="Times New Roman"/>
          <w:color w:val="000000"/>
          <w:sz w:val="28"/>
          <w:szCs w:val="28"/>
          <w:lang w:val="ru-RU"/>
        </w:rPr>
        <w:t>результатами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813596" w:rsidRPr="00813596">
        <w:rPr>
          <w:rFonts w:ascii="Times New Roman" w:hAnsi="Times New Roman"/>
          <w:color w:val="000000"/>
          <w:sz w:val="28"/>
          <w:szCs w:val="28"/>
          <w:lang w:val="ru-RU"/>
        </w:rPr>
        <w:t>анализа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813596" w:rsidRPr="00813596">
        <w:rPr>
          <w:rFonts w:ascii="Times New Roman" w:hAnsi="Times New Roman"/>
          <w:color w:val="000000"/>
          <w:sz w:val="28"/>
          <w:szCs w:val="28"/>
          <w:lang w:val="ru-RU"/>
        </w:rPr>
        <w:t>внешней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813596" w:rsidRPr="00813596">
        <w:rPr>
          <w:rFonts w:ascii="Times New Roman" w:hAnsi="Times New Roman"/>
          <w:color w:val="000000"/>
          <w:sz w:val="28"/>
          <w:szCs w:val="28"/>
          <w:lang w:val="ru-RU"/>
        </w:rPr>
        <w:t>среды,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813596" w:rsidRPr="00813596">
        <w:rPr>
          <w:rFonts w:ascii="Times New Roman" w:hAnsi="Times New Roman"/>
          <w:color w:val="000000"/>
          <w:sz w:val="28"/>
          <w:szCs w:val="28"/>
          <w:lang w:val="ru-RU"/>
        </w:rPr>
        <w:t>предполагающего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813596" w:rsidRPr="00813596">
        <w:rPr>
          <w:rFonts w:ascii="Times New Roman" w:hAnsi="Times New Roman"/>
          <w:color w:val="000000"/>
          <w:sz w:val="28"/>
          <w:szCs w:val="28"/>
          <w:lang w:val="ru-RU"/>
        </w:rPr>
        <w:t>выявление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813596" w:rsidRPr="00813596">
        <w:rPr>
          <w:rFonts w:ascii="Times New Roman" w:hAnsi="Times New Roman"/>
          <w:color w:val="000000"/>
          <w:sz w:val="28"/>
          <w:szCs w:val="28"/>
          <w:lang w:val="ru-RU"/>
        </w:rPr>
        <w:t>отраслевых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813596" w:rsidRPr="00813596">
        <w:rPr>
          <w:rFonts w:ascii="Times New Roman" w:hAnsi="Times New Roman"/>
          <w:color w:val="000000"/>
          <w:sz w:val="28"/>
          <w:szCs w:val="28"/>
          <w:lang w:val="ru-RU"/>
        </w:rPr>
        <w:t>особенностей,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813596" w:rsidRPr="00813596">
        <w:rPr>
          <w:rFonts w:ascii="Times New Roman" w:hAnsi="Times New Roman"/>
          <w:color w:val="000000"/>
          <w:sz w:val="28"/>
          <w:szCs w:val="28"/>
          <w:lang w:val="ru-RU"/>
        </w:rPr>
        <w:t>а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813596" w:rsidRPr="00813596">
        <w:rPr>
          <w:rFonts w:ascii="Times New Roman" w:hAnsi="Times New Roman"/>
          <w:color w:val="000000"/>
          <w:sz w:val="28"/>
          <w:szCs w:val="28"/>
          <w:lang w:val="ru-RU"/>
        </w:rPr>
        <w:t>также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813596" w:rsidRPr="00813596">
        <w:rPr>
          <w:rFonts w:ascii="Times New Roman" w:hAnsi="Times New Roman"/>
          <w:color w:val="000000"/>
          <w:sz w:val="28"/>
          <w:szCs w:val="28"/>
          <w:lang w:val="ru-RU"/>
        </w:rPr>
        <w:t>ключевых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813596" w:rsidRPr="00813596">
        <w:rPr>
          <w:rFonts w:ascii="Times New Roman" w:hAnsi="Times New Roman"/>
          <w:color w:val="000000"/>
          <w:sz w:val="28"/>
          <w:szCs w:val="28"/>
          <w:lang w:val="ru-RU"/>
        </w:rPr>
        <w:t>факторов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813596" w:rsidRPr="00813596">
        <w:rPr>
          <w:rFonts w:ascii="Times New Roman" w:hAnsi="Times New Roman"/>
          <w:color w:val="000000"/>
          <w:sz w:val="28"/>
          <w:szCs w:val="28"/>
          <w:lang w:val="ru-RU"/>
        </w:rPr>
        <w:t>риска.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813596" w:rsidRPr="00813596">
        <w:rPr>
          <w:rFonts w:ascii="Times New Roman" w:hAnsi="Times New Roman"/>
          <w:color w:val="000000"/>
          <w:sz w:val="28"/>
          <w:szCs w:val="28"/>
          <w:lang w:val="ru-RU"/>
        </w:rPr>
        <w:t>Для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813596" w:rsidRPr="00813596">
        <w:rPr>
          <w:rFonts w:ascii="Times New Roman" w:hAnsi="Times New Roman"/>
          <w:color w:val="000000"/>
          <w:sz w:val="28"/>
          <w:szCs w:val="28"/>
          <w:lang w:val="ru-RU"/>
        </w:rPr>
        <w:t>оценки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813596" w:rsidRPr="00813596">
        <w:rPr>
          <w:rFonts w:ascii="Times New Roman" w:hAnsi="Times New Roman"/>
          <w:color w:val="000000"/>
          <w:sz w:val="28"/>
          <w:szCs w:val="28"/>
          <w:lang w:val="ru-RU"/>
        </w:rPr>
        <w:t>долгосрочной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813596" w:rsidRPr="00813596">
        <w:rPr>
          <w:rFonts w:ascii="Times New Roman" w:hAnsi="Times New Roman"/>
          <w:color w:val="000000"/>
          <w:sz w:val="28"/>
          <w:szCs w:val="28"/>
          <w:lang w:val="ru-RU"/>
        </w:rPr>
        <w:t>устойчивости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813596" w:rsidRPr="00813596">
        <w:rPr>
          <w:rFonts w:ascii="Times New Roman" w:hAnsi="Times New Roman"/>
          <w:color w:val="000000"/>
          <w:sz w:val="28"/>
          <w:szCs w:val="28"/>
          <w:lang w:val="ru-RU"/>
        </w:rPr>
        <w:t>организации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813596" w:rsidRPr="00813596">
        <w:rPr>
          <w:rFonts w:ascii="Times New Roman" w:hAnsi="Times New Roman"/>
          <w:color w:val="000000"/>
          <w:sz w:val="28"/>
          <w:szCs w:val="28"/>
          <w:lang w:val="ru-RU"/>
        </w:rPr>
        <w:t>необходимо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813596" w:rsidRPr="00813596">
        <w:rPr>
          <w:rFonts w:ascii="Times New Roman" w:hAnsi="Times New Roman"/>
          <w:color w:val="000000"/>
          <w:sz w:val="28"/>
          <w:szCs w:val="28"/>
          <w:lang w:val="ru-RU"/>
        </w:rPr>
        <w:t>дать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813596" w:rsidRPr="00813596">
        <w:rPr>
          <w:rFonts w:ascii="Times New Roman" w:hAnsi="Times New Roman"/>
          <w:color w:val="000000"/>
          <w:sz w:val="28"/>
          <w:szCs w:val="28"/>
          <w:lang w:val="ru-RU"/>
        </w:rPr>
        <w:t>оценку:</w:t>
      </w:r>
    </w:p>
    <w:p w14:paraId="0F174C0D" w14:textId="1F10CFD9" w:rsidR="00813596" w:rsidRPr="00813596" w:rsidRDefault="00813596" w:rsidP="0081359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–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положению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компании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отрасли;</w:t>
      </w:r>
    </w:p>
    <w:p w14:paraId="0BCD517D" w14:textId="099F1431" w:rsidR="00813596" w:rsidRPr="00813596" w:rsidRDefault="00813596" w:rsidP="0081359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–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приоритетным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направлениям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деятельности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ключевым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бизнес-процессам;</w:t>
      </w:r>
    </w:p>
    <w:p w14:paraId="5EBBD5D1" w14:textId="5625BCC7" w:rsidR="00813596" w:rsidRPr="00813596" w:rsidRDefault="00813596" w:rsidP="0081359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–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перспективам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развития;</w:t>
      </w:r>
    </w:p>
    <w:p w14:paraId="67068F9C" w14:textId="48ACB4C5" w:rsidR="00813596" w:rsidRPr="00813596" w:rsidRDefault="00813596" w:rsidP="0081359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–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ключевым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показателям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эффективности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(финансовым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нефинансовым).</w:t>
      </w:r>
    </w:p>
    <w:p w14:paraId="01C047F7" w14:textId="6CA3287C" w:rsidR="00813596" w:rsidRPr="00813596" w:rsidRDefault="00813596" w:rsidP="0081359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13596">
        <w:rPr>
          <w:rFonts w:ascii="Times New Roman" w:hAnsi="Times New Roman"/>
          <w:sz w:val="28"/>
          <w:szCs w:val="28"/>
          <w:lang w:val="ru-RU"/>
        </w:rPr>
        <w:t>Подробно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изучить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одно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из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направлений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деятельности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организации,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по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данному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разделу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провести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углубленный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анализ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с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привлечением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максимально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возможной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информации,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имеющейся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организации.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Изучить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E1C5C">
        <w:rPr>
          <w:rFonts w:ascii="Times New Roman" w:hAnsi="Times New Roman"/>
          <w:sz w:val="28"/>
          <w:szCs w:val="28"/>
          <w:lang w:val="ru-RU"/>
        </w:rPr>
        <w:t>основные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E1C5C" w:rsidRPr="00813596">
        <w:rPr>
          <w:rFonts w:ascii="Times New Roman" w:hAnsi="Times New Roman"/>
          <w:sz w:val="28"/>
          <w:szCs w:val="28"/>
          <w:lang w:val="ru-RU"/>
        </w:rPr>
        <w:t>бизнес-процесс</w:t>
      </w:r>
      <w:r w:rsidR="004E1C5C">
        <w:rPr>
          <w:rFonts w:ascii="Times New Roman" w:hAnsi="Times New Roman"/>
          <w:sz w:val="28"/>
          <w:szCs w:val="28"/>
          <w:lang w:val="ru-RU"/>
        </w:rPr>
        <w:t>ы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E1C5C" w:rsidRPr="00813596">
        <w:rPr>
          <w:rFonts w:ascii="Times New Roman" w:hAnsi="Times New Roman"/>
          <w:sz w:val="28"/>
          <w:szCs w:val="28"/>
          <w:lang w:val="ru-RU"/>
        </w:rPr>
        <w:t>организации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E1C5C">
        <w:rPr>
          <w:rFonts w:ascii="Times New Roman" w:hAnsi="Times New Roman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степень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E1C5C">
        <w:rPr>
          <w:rFonts w:ascii="Times New Roman" w:hAnsi="Times New Roman"/>
          <w:sz w:val="28"/>
          <w:szCs w:val="28"/>
          <w:lang w:val="ru-RU"/>
        </w:rPr>
        <w:t>их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автоматизации,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специфику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применяемых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</w:rPr>
        <w:t>IT</w:t>
      </w:r>
      <w:r w:rsidRPr="00813596">
        <w:rPr>
          <w:rFonts w:ascii="Times New Roman" w:hAnsi="Times New Roman"/>
          <w:sz w:val="28"/>
          <w:szCs w:val="28"/>
          <w:lang w:val="ru-RU"/>
        </w:rPr>
        <w:t>-технологий.</w:t>
      </w:r>
    </w:p>
    <w:p w14:paraId="48957E9C" w14:textId="44347395" w:rsidR="00813596" w:rsidRPr="00813596" w:rsidRDefault="00813596" w:rsidP="0081359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По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результатам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работы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организации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за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несколько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периодов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составить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краткое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аналитическое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заключение,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характеризующее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эффективность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ее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деятельности,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дать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рекомендации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по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совершенствованию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работы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ближайшем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будущем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на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color w:val="000000"/>
          <w:sz w:val="28"/>
          <w:szCs w:val="28"/>
          <w:lang w:val="ru-RU"/>
        </w:rPr>
        <w:t>перспективу.</w:t>
      </w:r>
    </w:p>
    <w:p w14:paraId="35B025BD" w14:textId="1D3B5ECB" w:rsidR="00813596" w:rsidRPr="00813596" w:rsidRDefault="00813596" w:rsidP="0081359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813596">
        <w:rPr>
          <w:rFonts w:ascii="Times New Roman" w:hAnsi="Times New Roman"/>
          <w:b/>
          <w:sz w:val="28"/>
          <w:szCs w:val="28"/>
          <w:lang w:val="ru-RU"/>
        </w:rPr>
        <w:t>Анализ</w:t>
      </w:r>
      <w:r w:rsidR="00927A2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/>
          <w:sz w:val="28"/>
          <w:szCs w:val="28"/>
          <w:lang w:val="ru-RU"/>
        </w:rPr>
        <w:t>финансовой</w:t>
      </w:r>
      <w:r w:rsidR="00927A2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/>
          <w:sz w:val="28"/>
          <w:szCs w:val="28"/>
          <w:lang w:val="ru-RU"/>
        </w:rPr>
        <w:t>структуры</w:t>
      </w:r>
      <w:r w:rsidR="00927A2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/>
          <w:sz w:val="28"/>
          <w:szCs w:val="28"/>
          <w:lang w:val="ru-RU"/>
        </w:rPr>
        <w:t>управления</w:t>
      </w:r>
    </w:p>
    <w:p w14:paraId="41A49D33" w14:textId="071ACE90" w:rsidR="00813596" w:rsidRPr="00813596" w:rsidRDefault="00813596" w:rsidP="0081359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813596">
        <w:rPr>
          <w:rFonts w:ascii="Times New Roman" w:hAnsi="Times New Roman"/>
          <w:bCs/>
          <w:sz w:val="28"/>
          <w:szCs w:val="28"/>
          <w:lang w:val="ru-RU"/>
        </w:rPr>
        <w:lastRenderedPageBreak/>
        <w:t>Студент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Cs/>
          <w:sz w:val="28"/>
          <w:szCs w:val="28"/>
          <w:lang w:val="ru-RU"/>
        </w:rPr>
        <w:t>должен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Cs/>
          <w:sz w:val="28"/>
          <w:szCs w:val="28"/>
          <w:lang w:val="ru-RU"/>
        </w:rPr>
        <w:t>ознакомиться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Cs/>
          <w:sz w:val="28"/>
          <w:szCs w:val="28"/>
          <w:lang w:val="ru-RU"/>
        </w:rPr>
        <w:t>с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Cs/>
          <w:sz w:val="28"/>
          <w:szCs w:val="28"/>
          <w:lang w:val="ru-RU"/>
        </w:rPr>
        <w:t>существующей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Cs/>
          <w:sz w:val="28"/>
          <w:szCs w:val="28"/>
          <w:lang w:val="ru-RU"/>
        </w:rPr>
        <w:t>финансовой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Cs/>
          <w:sz w:val="28"/>
          <w:szCs w:val="28"/>
          <w:lang w:val="ru-RU"/>
        </w:rPr>
        <w:t>структурой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Cs/>
          <w:sz w:val="28"/>
          <w:szCs w:val="28"/>
          <w:lang w:val="ru-RU"/>
        </w:rPr>
        <w:t>организации,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Cs/>
          <w:sz w:val="28"/>
          <w:szCs w:val="28"/>
          <w:lang w:val="ru-RU"/>
        </w:rPr>
        <w:t>оценить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Cs/>
          <w:sz w:val="28"/>
          <w:szCs w:val="28"/>
          <w:lang w:val="ru-RU"/>
        </w:rPr>
        <w:t>ее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Cs/>
          <w:sz w:val="28"/>
          <w:szCs w:val="28"/>
          <w:lang w:val="ru-RU"/>
        </w:rPr>
        <w:t>адекватность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Cs/>
          <w:sz w:val="28"/>
          <w:szCs w:val="28"/>
          <w:lang w:val="ru-RU"/>
        </w:rPr>
        <w:t>с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Cs/>
          <w:sz w:val="28"/>
          <w:szCs w:val="28"/>
          <w:lang w:val="ru-RU"/>
        </w:rPr>
        <w:t>учетом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Cs/>
          <w:sz w:val="28"/>
          <w:szCs w:val="28"/>
          <w:lang w:val="ru-RU"/>
        </w:rPr>
        <w:t>внутрифирменных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Cs/>
          <w:sz w:val="28"/>
          <w:szCs w:val="28"/>
          <w:lang w:val="ru-RU"/>
        </w:rPr>
        <w:t>целей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Cs/>
          <w:sz w:val="28"/>
          <w:szCs w:val="28"/>
          <w:lang w:val="ru-RU"/>
        </w:rPr>
        <w:t>управления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Cs/>
          <w:sz w:val="28"/>
          <w:szCs w:val="28"/>
          <w:lang w:val="ru-RU"/>
        </w:rPr>
        <w:t>организацией.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Cs/>
          <w:sz w:val="28"/>
          <w:szCs w:val="28"/>
          <w:lang w:val="ru-RU"/>
        </w:rPr>
        <w:t>Следует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Cs/>
          <w:sz w:val="28"/>
          <w:szCs w:val="28"/>
          <w:lang w:val="ru-RU"/>
        </w:rPr>
        <w:t>обратить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Cs/>
          <w:sz w:val="28"/>
          <w:szCs w:val="28"/>
          <w:lang w:val="ru-RU"/>
        </w:rPr>
        <w:t>внимание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Cs/>
          <w:sz w:val="28"/>
          <w:szCs w:val="28"/>
          <w:lang w:val="ru-RU"/>
        </w:rPr>
        <w:t>на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Cs/>
          <w:sz w:val="28"/>
          <w:szCs w:val="28"/>
          <w:lang w:val="ru-RU"/>
        </w:rPr>
        <w:t>существующий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Cs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Cs/>
          <w:sz w:val="28"/>
          <w:szCs w:val="28"/>
          <w:lang w:val="ru-RU"/>
        </w:rPr>
        <w:t>организации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Cs/>
          <w:sz w:val="28"/>
          <w:szCs w:val="28"/>
          <w:lang w:val="ru-RU"/>
        </w:rPr>
        <w:t>подход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Cs/>
          <w:sz w:val="28"/>
          <w:szCs w:val="28"/>
          <w:lang w:val="ru-RU"/>
        </w:rPr>
        <w:t>к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Cs/>
          <w:sz w:val="28"/>
          <w:szCs w:val="28"/>
          <w:lang w:val="ru-RU"/>
        </w:rPr>
        <w:t>сегментированию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Cs/>
          <w:sz w:val="28"/>
          <w:szCs w:val="28"/>
          <w:lang w:val="ru-RU"/>
        </w:rPr>
        <w:t>бизнеса,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Cs/>
          <w:sz w:val="28"/>
          <w:szCs w:val="28"/>
          <w:lang w:val="ru-RU"/>
        </w:rPr>
        <w:t>структурированию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Cs/>
          <w:sz w:val="28"/>
          <w:szCs w:val="28"/>
          <w:lang w:val="ru-RU"/>
        </w:rPr>
        <w:t>его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Cs/>
          <w:sz w:val="28"/>
          <w:szCs w:val="28"/>
          <w:lang w:val="ru-RU"/>
        </w:rPr>
        <w:t>на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Cs/>
          <w:sz w:val="28"/>
          <w:szCs w:val="28"/>
          <w:lang w:val="ru-RU"/>
        </w:rPr>
        <w:t>центры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Cs/>
          <w:sz w:val="28"/>
          <w:szCs w:val="28"/>
          <w:lang w:val="ru-RU"/>
        </w:rPr>
        <w:t>финансовой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Cs/>
          <w:sz w:val="28"/>
          <w:szCs w:val="28"/>
          <w:lang w:val="ru-RU"/>
        </w:rPr>
        <w:t>ответственности,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Cs/>
          <w:sz w:val="28"/>
          <w:szCs w:val="28"/>
          <w:lang w:val="ru-RU"/>
        </w:rPr>
        <w:t>критически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Cs/>
          <w:sz w:val="28"/>
          <w:szCs w:val="28"/>
          <w:lang w:val="ru-RU"/>
        </w:rPr>
        <w:t>оценить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Cs/>
          <w:sz w:val="28"/>
          <w:szCs w:val="28"/>
          <w:lang w:val="ru-RU"/>
        </w:rPr>
        <w:t>существующую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Cs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Cs/>
          <w:sz w:val="28"/>
          <w:szCs w:val="28"/>
          <w:lang w:val="ru-RU"/>
        </w:rPr>
        <w:t>организации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Cs/>
          <w:sz w:val="28"/>
          <w:szCs w:val="28"/>
          <w:lang w:val="ru-RU"/>
        </w:rPr>
        <w:t>практику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Cs/>
          <w:sz w:val="28"/>
          <w:szCs w:val="28"/>
          <w:lang w:val="ru-RU"/>
        </w:rPr>
        <w:t>решения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Cs/>
          <w:sz w:val="28"/>
          <w:szCs w:val="28"/>
          <w:lang w:val="ru-RU"/>
        </w:rPr>
        <w:t>данных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Cs/>
          <w:sz w:val="28"/>
          <w:szCs w:val="28"/>
          <w:lang w:val="ru-RU"/>
        </w:rPr>
        <w:t>вопросов.</w:t>
      </w:r>
    </w:p>
    <w:p w14:paraId="19E92B53" w14:textId="486B8450" w:rsidR="00813596" w:rsidRPr="00813596" w:rsidRDefault="00813596" w:rsidP="0081359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813596">
        <w:rPr>
          <w:rFonts w:ascii="Times New Roman" w:hAnsi="Times New Roman"/>
          <w:b/>
          <w:sz w:val="28"/>
          <w:szCs w:val="28"/>
          <w:lang w:val="ru-RU"/>
        </w:rPr>
        <w:t>Анализ</w:t>
      </w:r>
      <w:r w:rsidR="00927A2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/>
          <w:sz w:val="28"/>
          <w:szCs w:val="28"/>
          <w:lang w:val="ru-RU"/>
        </w:rPr>
        <w:t>внешней</w:t>
      </w:r>
      <w:r w:rsidR="00927A2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/>
          <w:sz w:val="28"/>
          <w:szCs w:val="28"/>
          <w:lang w:val="ru-RU"/>
        </w:rPr>
        <w:t>среды</w:t>
      </w:r>
      <w:r w:rsidR="00927A2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/>
          <w:sz w:val="28"/>
          <w:szCs w:val="28"/>
          <w:lang w:val="ru-RU"/>
        </w:rPr>
        <w:t>организации</w:t>
      </w:r>
    </w:p>
    <w:p w14:paraId="212FBC68" w14:textId="70CA0727" w:rsidR="00813596" w:rsidRPr="00813596" w:rsidRDefault="00813596" w:rsidP="0081359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13596">
        <w:rPr>
          <w:rFonts w:ascii="Times New Roman" w:hAnsi="Times New Roman"/>
          <w:sz w:val="28"/>
          <w:szCs w:val="28"/>
          <w:lang w:val="ru-RU"/>
        </w:rPr>
        <w:t>Необходимо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изучить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круг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контрагентов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организации,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основных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поставщиков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материальных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энергетических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ресурсов,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покупателей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заказчиков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продукции,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работ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услуг.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Ознакомиться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с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системой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договорных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отношений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с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ними.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3F5BA046" w14:textId="39C258CB" w:rsidR="00813596" w:rsidRPr="00813596" w:rsidRDefault="00813596" w:rsidP="0081359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13596">
        <w:rPr>
          <w:rFonts w:ascii="Times New Roman" w:hAnsi="Times New Roman"/>
          <w:sz w:val="28"/>
          <w:szCs w:val="28"/>
          <w:lang w:val="ru-RU"/>
        </w:rPr>
        <w:t>Исследовать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круг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основных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конкурентов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данной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организации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оценить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ее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конкурентоспособность.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2A9B45A0" w14:textId="3B1F99FA" w:rsidR="00813596" w:rsidRPr="00813596" w:rsidRDefault="00813596" w:rsidP="0081359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bookmarkStart w:id="20" w:name="_Hlk158894947"/>
      <w:r w:rsidRPr="00813596">
        <w:rPr>
          <w:rFonts w:ascii="Times New Roman" w:hAnsi="Times New Roman"/>
          <w:b/>
          <w:sz w:val="28"/>
          <w:szCs w:val="28"/>
          <w:lang w:val="ru-RU"/>
        </w:rPr>
        <w:t>Анализ</w:t>
      </w:r>
      <w:r w:rsidR="00927A2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/>
          <w:sz w:val="28"/>
          <w:szCs w:val="28"/>
          <w:lang w:val="ru-RU"/>
        </w:rPr>
        <w:t>состояния</w:t>
      </w:r>
      <w:r w:rsidR="00927A2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/>
          <w:sz w:val="28"/>
          <w:szCs w:val="28"/>
          <w:lang w:val="ru-RU"/>
        </w:rPr>
        <w:t>организации</w:t>
      </w:r>
      <w:r w:rsidR="00927A2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/>
          <w:sz w:val="28"/>
          <w:szCs w:val="28"/>
          <w:lang w:val="ru-RU"/>
        </w:rPr>
        <w:t>с</w:t>
      </w:r>
      <w:r w:rsidR="00927A2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/>
          <w:sz w:val="28"/>
          <w:szCs w:val="28"/>
          <w:lang w:val="ru-RU"/>
        </w:rPr>
        <w:t>позиций</w:t>
      </w:r>
      <w:r w:rsidR="00927A2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/>
          <w:sz w:val="28"/>
          <w:szCs w:val="28"/>
          <w:lang w:val="ru-RU"/>
        </w:rPr>
        <w:t>устойчивого</w:t>
      </w:r>
      <w:r w:rsidR="00927A2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b/>
          <w:sz w:val="28"/>
          <w:szCs w:val="28"/>
          <w:lang w:val="ru-RU"/>
        </w:rPr>
        <w:t>развития</w:t>
      </w:r>
    </w:p>
    <w:bookmarkEnd w:id="20"/>
    <w:p w14:paraId="7AC262D2" w14:textId="3B561B2A" w:rsidR="00813596" w:rsidRPr="00813596" w:rsidRDefault="00813596" w:rsidP="0081359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13596">
        <w:rPr>
          <w:rFonts w:ascii="Times New Roman" w:hAnsi="Times New Roman"/>
          <w:sz w:val="28"/>
          <w:szCs w:val="28"/>
          <w:lang w:val="ru-RU"/>
        </w:rPr>
        <w:t>Следует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проанализировать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нефинансовую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отчетность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организаций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с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позиций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раскрытия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ней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экономической,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социальной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экологической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составляющих.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Необходимо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выявить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слабые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места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этой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отчетности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обосновать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рекомендации,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направленные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на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ее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совершенствование.</w:t>
      </w:r>
    </w:p>
    <w:p w14:paraId="0E56065B" w14:textId="3DCCB34D" w:rsidR="00813596" w:rsidRPr="00813596" w:rsidRDefault="00813596" w:rsidP="0081359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13596">
        <w:rPr>
          <w:rFonts w:ascii="Times New Roman" w:hAnsi="Times New Roman"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процессе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подготовки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таких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рекомендаций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необходимо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оценить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уровень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управления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организацией.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Охарактеризовать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важнейшие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органы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управления,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дать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качественную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оценку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органов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управления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организацией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(совета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директоров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т.д.).</w:t>
      </w:r>
    </w:p>
    <w:p w14:paraId="153E9279" w14:textId="4D2BC976" w:rsidR="00813596" w:rsidRPr="00813596" w:rsidRDefault="00927A2D" w:rsidP="0081359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13596" w:rsidRPr="00813596">
        <w:rPr>
          <w:rFonts w:ascii="Times New Roman" w:hAnsi="Times New Roman"/>
          <w:sz w:val="28"/>
          <w:szCs w:val="28"/>
          <w:lang w:val="ru-RU"/>
        </w:rPr>
        <w:t>Оценивая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13596" w:rsidRPr="00813596">
        <w:rPr>
          <w:rFonts w:ascii="Times New Roman" w:hAnsi="Times New Roman"/>
          <w:sz w:val="28"/>
          <w:szCs w:val="28"/>
          <w:lang w:val="ru-RU"/>
        </w:rPr>
        <w:t>уровень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13596" w:rsidRPr="00813596">
        <w:rPr>
          <w:rFonts w:ascii="Times New Roman" w:hAnsi="Times New Roman"/>
          <w:sz w:val="28"/>
          <w:szCs w:val="28"/>
          <w:lang w:val="ru-RU"/>
        </w:rPr>
        <w:t>социального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13596" w:rsidRPr="00813596">
        <w:rPr>
          <w:rFonts w:ascii="Times New Roman" w:hAnsi="Times New Roman"/>
          <w:sz w:val="28"/>
          <w:szCs w:val="28"/>
          <w:lang w:val="ru-RU"/>
        </w:rPr>
        <w:t>развития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13596" w:rsidRPr="00813596">
        <w:rPr>
          <w:rFonts w:ascii="Times New Roman" w:hAnsi="Times New Roman"/>
          <w:sz w:val="28"/>
          <w:szCs w:val="28"/>
          <w:lang w:val="ru-RU"/>
        </w:rPr>
        <w:t>организации,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13596" w:rsidRPr="00813596">
        <w:rPr>
          <w:rFonts w:ascii="Times New Roman" w:hAnsi="Times New Roman"/>
          <w:sz w:val="28"/>
          <w:szCs w:val="28"/>
          <w:lang w:val="ru-RU"/>
        </w:rPr>
        <w:t>проанализировать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13596" w:rsidRPr="00813596">
        <w:rPr>
          <w:rFonts w:ascii="Times New Roman" w:hAnsi="Times New Roman"/>
          <w:sz w:val="28"/>
          <w:szCs w:val="28"/>
          <w:lang w:val="ru-RU"/>
        </w:rPr>
        <w:t>текучесть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13596" w:rsidRPr="00813596">
        <w:rPr>
          <w:rFonts w:ascii="Times New Roman" w:hAnsi="Times New Roman"/>
          <w:sz w:val="28"/>
          <w:szCs w:val="28"/>
          <w:lang w:val="ru-RU"/>
        </w:rPr>
        <w:t>кадров,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13596" w:rsidRPr="00813596">
        <w:rPr>
          <w:rFonts w:ascii="Times New Roman" w:hAnsi="Times New Roman"/>
          <w:sz w:val="28"/>
          <w:szCs w:val="28"/>
          <w:lang w:val="ru-RU"/>
        </w:rPr>
        <w:t>их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13596" w:rsidRPr="00813596">
        <w:rPr>
          <w:rFonts w:ascii="Times New Roman" w:hAnsi="Times New Roman"/>
          <w:sz w:val="28"/>
          <w:szCs w:val="28"/>
          <w:lang w:val="ru-RU"/>
        </w:rPr>
        <w:t>удовлетворенность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13596" w:rsidRPr="00813596">
        <w:rPr>
          <w:rFonts w:ascii="Times New Roman" w:hAnsi="Times New Roman"/>
          <w:sz w:val="28"/>
          <w:szCs w:val="28"/>
          <w:lang w:val="ru-RU"/>
        </w:rPr>
        <w:t>условиями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13596" w:rsidRPr="00813596">
        <w:rPr>
          <w:rFonts w:ascii="Times New Roman" w:hAnsi="Times New Roman"/>
          <w:sz w:val="28"/>
          <w:szCs w:val="28"/>
          <w:lang w:val="ru-RU"/>
        </w:rPr>
        <w:t>труда,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13596" w:rsidRPr="00813596">
        <w:rPr>
          <w:rFonts w:ascii="Times New Roman" w:hAnsi="Times New Roman"/>
          <w:sz w:val="28"/>
          <w:szCs w:val="28"/>
          <w:lang w:val="ru-RU"/>
        </w:rPr>
        <w:t>степень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13596" w:rsidRPr="00813596">
        <w:rPr>
          <w:rFonts w:ascii="Times New Roman" w:hAnsi="Times New Roman"/>
          <w:sz w:val="28"/>
          <w:szCs w:val="28"/>
          <w:lang w:val="ru-RU"/>
        </w:rPr>
        <w:t>травматизма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13596" w:rsidRPr="00813596"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13596" w:rsidRPr="00813596">
        <w:rPr>
          <w:rFonts w:ascii="Times New Roman" w:hAnsi="Times New Roman"/>
          <w:sz w:val="28"/>
          <w:szCs w:val="28"/>
          <w:lang w:val="ru-RU"/>
        </w:rPr>
        <w:t>организации.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13596" w:rsidRPr="00813596">
        <w:rPr>
          <w:rFonts w:ascii="Times New Roman" w:hAnsi="Times New Roman"/>
          <w:sz w:val="28"/>
          <w:szCs w:val="28"/>
          <w:lang w:val="ru-RU"/>
        </w:rPr>
        <w:t>Оценить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13596" w:rsidRPr="00813596">
        <w:rPr>
          <w:rFonts w:ascii="Times New Roman" w:hAnsi="Times New Roman"/>
          <w:sz w:val="28"/>
          <w:szCs w:val="28"/>
          <w:lang w:val="ru-RU"/>
        </w:rPr>
        <w:t>качество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13596" w:rsidRPr="00813596">
        <w:rPr>
          <w:rFonts w:ascii="Times New Roman" w:hAnsi="Times New Roman"/>
          <w:sz w:val="28"/>
          <w:szCs w:val="28"/>
          <w:lang w:val="ru-RU"/>
        </w:rPr>
        <w:t>акций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13596" w:rsidRPr="00813596">
        <w:rPr>
          <w:rFonts w:ascii="Times New Roman" w:hAnsi="Times New Roman"/>
          <w:sz w:val="28"/>
          <w:szCs w:val="28"/>
          <w:lang w:val="ru-RU"/>
        </w:rPr>
        <w:t>социальной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13596" w:rsidRPr="00813596">
        <w:rPr>
          <w:rFonts w:ascii="Times New Roman" w:hAnsi="Times New Roman"/>
          <w:sz w:val="28"/>
          <w:szCs w:val="28"/>
          <w:lang w:val="ru-RU"/>
        </w:rPr>
        <w:t>направленности,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13596" w:rsidRPr="00813596">
        <w:rPr>
          <w:rFonts w:ascii="Times New Roman" w:hAnsi="Times New Roman"/>
          <w:sz w:val="28"/>
          <w:szCs w:val="28"/>
          <w:lang w:val="ru-RU"/>
        </w:rPr>
        <w:t>проводимых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13596" w:rsidRPr="00813596">
        <w:rPr>
          <w:rFonts w:ascii="Times New Roman" w:hAnsi="Times New Roman"/>
          <w:sz w:val="28"/>
          <w:szCs w:val="28"/>
          <w:lang w:val="ru-RU"/>
        </w:rPr>
        <w:t>организацией.</w:t>
      </w:r>
    </w:p>
    <w:p w14:paraId="1C85F564" w14:textId="17F698D9" w:rsidR="00813596" w:rsidRPr="00813596" w:rsidRDefault="00813596" w:rsidP="0081359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13596">
        <w:rPr>
          <w:rFonts w:ascii="Times New Roman" w:hAnsi="Times New Roman"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части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экологического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развития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оценить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качество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информации,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раскрываемой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организацией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части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климатической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повестки.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Следует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провести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оценку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соответствия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производимой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продукции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экологическим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стандартам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предотвращения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негативного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воздействия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организации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на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окружающую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среду.</w:t>
      </w:r>
    </w:p>
    <w:p w14:paraId="5A23B11A" w14:textId="3B65423C" w:rsidR="00813596" w:rsidRPr="00813596" w:rsidRDefault="00813596" w:rsidP="0081359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13596">
        <w:rPr>
          <w:rFonts w:ascii="Times New Roman" w:hAnsi="Times New Roman"/>
          <w:sz w:val="28"/>
          <w:szCs w:val="28"/>
          <w:lang w:val="ru-RU"/>
        </w:rPr>
        <w:t>Анализу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следует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подвергнуть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информацию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о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бизнес-модели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организации,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раскрываемую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интегрированной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отчетности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компаний.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Следует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раскрыть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возможности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управленческого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учета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представлении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подобных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раскрытий.</w:t>
      </w:r>
    </w:p>
    <w:p w14:paraId="264E1FFE" w14:textId="2D91889B" w:rsidR="00813596" w:rsidRDefault="00813596" w:rsidP="0081359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13596">
        <w:rPr>
          <w:rFonts w:ascii="Times New Roman" w:hAnsi="Times New Roman"/>
          <w:sz w:val="28"/>
          <w:szCs w:val="28"/>
          <w:lang w:val="ru-RU"/>
        </w:rPr>
        <w:lastRenderedPageBreak/>
        <w:t>Анализу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подвергаются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виды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капиталов,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задействованных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бизнес-модели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организации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–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финансовый,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производственный,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интеллектуальный,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человеческий,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социально-репутационный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3596">
        <w:rPr>
          <w:rFonts w:ascii="Times New Roman" w:hAnsi="Times New Roman"/>
          <w:sz w:val="28"/>
          <w:szCs w:val="28"/>
          <w:lang w:val="ru-RU"/>
        </w:rPr>
        <w:t>природный.</w:t>
      </w:r>
    </w:p>
    <w:p w14:paraId="140B3900" w14:textId="2AFAF401" w:rsidR="004E1C5C" w:rsidRPr="00813596" w:rsidRDefault="004E1C5C" w:rsidP="004E1C5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813596">
        <w:rPr>
          <w:rFonts w:ascii="Times New Roman" w:hAnsi="Times New Roman"/>
          <w:b/>
          <w:sz w:val="28"/>
          <w:szCs w:val="28"/>
          <w:lang w:val="ru-RU"/>
        </w:rPr>
        <w:t>Анализ</w:t>
      </w:r>
      <w:r w:rsidR="00927A2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>бизнес-процессов</w:t>
      </w:r>
      <w:r w:rsidR="00927A2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>организации</w:t>
      </w:r>
    </w:p>
    <w:p w14:paraId="0D9683FA" w14:textId="7FDF0598" w:rsidR="004E1C5C" w:rsidRPr="00813596" w:rsidRDefault="004E1C5C" w:rsidP="004E1C5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</w:t>
      </w:r>
      <w:r w:rsidRPr="004E1C5C">
        <w:rPr>
          <w:rFonts w:ascii="Times New Roman" w:hAnsi="Times New Roman"/>
          <w:sz w:val="28"/>
          <w:szCs w:val="28"/>
          <w:lang w:val="ru-RU"/>
        </w:rPr>
        <w:t>знакомлени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с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основными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бизнес-процессами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компании.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Сбор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информаци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о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ключевых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операциях,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через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которые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проходят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продукты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или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услуги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процессе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их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создания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или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предоставления.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</w:t>
      </w:r>
      <w:r w:rsidRPr="004E1C5C">
        <w:rPr>
          <w:rFonts w:ascii="Times New Roman" w:hAnsi="Times New Roman"/>
          <w:sz w:val="28"/>
          <w:szCs w:val="28"/>
          <w:lang w:val="ru-RU"/>
        </w:rPr>
        <w:t>ринима</w:t>
      </w:r>
      <w:r>
        <w:rPr>
          <w:rFonts w:ascii="Times New Roman" w:hAnsi="Times New Roman"/>
          <w:sz w:val="28"/>
          <w:szCs w:val="28"/>
          <w:lang w:val="ru-RU"/>
        </w:rPr>
        <w:t>ть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участие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выполнении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бизнес-процессов.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Собрать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данные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о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продолжительности,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затратах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ресурсов,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качестве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выполнения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других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аспектах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бизнес-процессов.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Идентифицировать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узкие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места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процессах,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где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возможны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задержки,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избыточные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операции,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недостаточное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качество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или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другие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проблемы.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Сформулировать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основные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этапы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оптимизации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бизнес-процессов</w:t>
      </w:r>
      <w:r w:rsidRPr="004E1C5C">
        <w:rPr>
          <w:rFonts w:ascii="Times New Roman" w:hAnsi="Times New Roman"/>
          <w:sz w:val="28"/>
          <w:szCs w:val="28"/>
          <w:lang w:val="ru-RU"/>
        </w:rPr>
        <w:t>.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Создать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визуальное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представление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о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бизнес-процессах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с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использованием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диаграмм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потоков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или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других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методов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E1C5C">
        <w:rPr>
          <w:rFonts w:ascii="Times New Roman" w:hAnsi="Times New Roman"/>
          <w:sz w:val="28"/>
          <w:szCs w:val="28"/>
          <w:lang w:val="ru-RU"/>
        </w:rPr>
        <w:t>моделирования.</w:t>
      </w:r>
    </w:p>
    <w:p w14:paraId="6B1E0A4F" w14:textId="77777777" w:rsidR="004E1C5C" w:rsidRPr="00813596" w:rsidRDefault="004E1C5C" w:rsidP="0081359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5D59C015" w14:textId="6646F26D" w:rsidR="007D4B41" w:rsidRPr="001C2F11" w:rsidRDefault="007D4B41" w:rsidP="00B51194">
      <w:pPr>
        <w:pStyle w:val="1"/>
        <w:numPr>
          <w:ilvl w:val="0"/>
          <w:numId w:val="1"/>
        </w:numPr>
        <w:tabs>
          <w:tab w:val="left" w:pos="993"/>
        </w:tabs>
        <w:ind w:left="0" w:firstLine="720"/>
        <w:jc w:val="both"/>
        <w:rPr>
          <w:sz w:val="28"/>
          <w:szCs w:val="28"/>
          <w:lang w:val="ru-RU"/>
        </w:rPr>
      </w:pPr>
      <w:bookmarkStart w:id="21" w:name="_Toc476574642"/>
      <w:bookmarkStart w:id="22" w:name="_Toc132797881"/>
      <w:bookmarkStart w:id="23" w:name="_Toc160624912"/>
      <w:r w:rsidRPr="001C2F11">
        <w:rPr>
          <w:sz w:val="28"/>
          <w:szCs w:val="28"/>
          <w:lang w:val="ru-RU"/>
        </w:rPr>
        <w:t>Формы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отчетности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по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практике</w:t>
      </w:r>
      <w:bookmarkEnd w:id="21"/>
      <w:bookmarkEnd w:id="22"/>
      <w:bookmarkEnd w:id="23"/>
    </w:p>
    <w:p w14:paraId="572ADCD7" w14:textId="1A164BD3" w:rsidR="00EB7B27" w:rsidRPr="001C2F11" w:rsidRDefault="00EB7B27" w:rsidP="00EB7B2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По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результатам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практики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студент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составляет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отчет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о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практике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соответствии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с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программой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практики,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индивидуальным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заданием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рабочим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графиком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(планом)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проведения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практики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предоставляет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его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электронном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виде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руководителю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практики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от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3B3F0C">
        <w:rPr>
          <w:rFonts w:ascii="Times New Roman" w:hAnsi="Times New Roman"/>
          <w:color w:val="000000"/>
          <w:sz w:val="28"/>
          <w:szCs w:val="28"/>
          <w:lang w:val="ru-RU"/>
        </w:rPr>
        <w:t>кафедры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для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проверки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не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менее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чем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за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3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(три)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рабочих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дня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до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окончания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практики.</w:t>
      </w:r>
    </w:p>
    <w:p w14:paraId="2266FD92" w14:textId="2E8E041B" w:rsidR="00EB7B27" w:rsidRPr="001C2F11" w:rsidRDefault="00EB7B27" w:rsidP="00EB7B2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После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одобрения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руководителем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практики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от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3B3F0C">
        <w:rPr>
          <w:rFonts w:ascii="Times New Roman" w:hAnsi="Times New Roman"/>
          <w:color w:val="000000"/>
          <w:sz w:val="28"/>
          <w:szCs w:val="28"/>
          <w:lang w:val="ru-RU"/>
        </w:rPr>
        <w:t>кафедры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электронной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версии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отчета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студенту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необходимо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распечатать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его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подписать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у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руководителя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практики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от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организации,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заверить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печатью.</w:t>
      </w:r>
    </w:p>
    <w:p w14:paraId="641A9F3B" w14:textId="7EF399A7" w:rsidR="00EB7B27" w:rsidRPr="001C2F11" w:rsidRDefault="00EB7B27" w:rsidP="00EB7B2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Студент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сформировывает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комплект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документов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по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итогам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прохождения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практики,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расположив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документы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следующем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порядке:</w:t>
      </w:r>
    </w:p>
    <w:p w14:paraId="6C5B886D" w14:textId="147BE7FD" w:rsidR="00EB7B27" w:rsidRPr="001C2F11" w:rsidRDefault="00EB7B27" w:rsidP="00EB7B2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-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титульный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лист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отчета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по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практике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(с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подписью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руководителя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практики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от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организации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печатью);</w:t>
      </w:r>
    </w:p>
    <w:p w14:paraId="0E8DB051" w14:textId="74C43A5A" w:rsidR="00EB7B27" w:rsidRPr="001C2F11" w:rsidRDefault="00EB7B27" w:rsidP="00EB7B2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-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отзыв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руководителя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практики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от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организации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(с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подписью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руководителя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практики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от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организации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печатью);</w:t>
      </w:r>
    </w:p>
    <w:p w14:paraId="6CB1CA7F" w14:textId="74CCFD19" w:rsidR="00EB7B27" w:rsidRPr="001C2F11" w:rsidRDefault="00EB7B27" w:rsidP="00EB7B2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-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рабочий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график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(план)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проведения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практики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(с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подписями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руководителей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</w:t>
      </w:r>
      <w:r w:rsidR="002D1C79" w:rsidRPr="001C2F11">
        <w:rPr>
          <w:rFonts w:ascii="Times New Roman" w:hAnsi="Times New Roman"/>
          <w:color w:val="000000"/>
          <w:sz w:val="28"/>
          <w:szCs w:val="28"/>
          <w:lang w:val="ru-RU"/>
        </w:rPr>
        <w:t>рактики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2D1C79" w:rsidRPr="001C2F11">
        <w:rPr>
          <w:rFonts w:ascii="Times New Roman" w:hAnsi="Times New Roman"/>
          <w:color w:val="000000"/>
          <w:sz w:val="28"/>
          <w:szCs w:val="28"/>
          <w:lang w:val="ru-RU"/>
        </w:rPr>
        <w:t>от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3B3F0C">
        <w:rPr>
          <w:rFonts w:ascii="Times New Roman" w:hAnsi="Times New Roman"/>
          <w:color w:val="000000"/>
          <w:sz w:val="28"/>
          <w:szCs w:val="28"/>
          <w:lang w:val="ru-RU"/>
        </w:rPr>
        <w:t>кафедры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от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организации);</w:t>
      </w:r>
    </w:p>
    <w:p w14:paraId="7BB25761" w14:textId="14CB8D53" w:rsidR="00EB7B27" w:rsidRPr="001C2F11" w:rsidRDefault="00EB7B27" w:rsidP="00EB7B2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-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индивидуальное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задание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(с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подписями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руководителей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597E1D" w:rsidRPr="001C2F11">
        <w:rPr>
          <w:rFonts w:ascii="Times New Roman" w:hAnsi="Times New Roman"/>
          <w:color w:val="000000"/>
          <w:sz w:val="28"/>
          <w:szCs w:val="28"/>
          <w:lang w:val="ru-RU"/>
        </w:rPr>
        <w:t>практики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597E1D" w:rsidRPr="001C2F11">
        <w:rPr>
          <w:rFonts w:ascii="Times New Roman" w:hAnsi="Times New Roman"/>
          <w:color w:val="000000"/>
          <w:sz w:val="28"/>
          <w:szCs w:val="28"/>
          <w:lang w:val="ru-RU"/>
        </w:rPr>
        <w:t>от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3B3F0C">
        <w:rPr>
          <w:rFonts w:ascii="Times New Roman" w:hAnsi="Times New Roman"/>
          <w:color w:val="000000"/>
          <w:sz w:val="28"/>
          <w:szCs w:val="28"/>
          <w:lang w:val="ru-RU"/>
        </w:rPr>
        <w:t>кафедры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от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организации);</w:t>
      </w:r>
    </w:p>
    <w:p w14:paraId="03CF1E27" w14:textId="71A34B0F" w:rsidR="00EB7B27" w:rsidRPr="001C2F11" w:rsidRDefault="00EB7B27" w:rsidP="00EB7B27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-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дневник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практики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обучающегося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(с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подписью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руководителя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практики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от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организации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печатью);</w:t>
      </w:r>
    </w:p>
    <w:p w14:paraId="3BC45FA9" w14:textId="662E2FAC" w:rsidR="00EB7B27" w:rsidRPr="001C2F11" w:rsidRDefault="00EB7B27" w:rsidP="00F3245A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-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текстовая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часть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отчет</w:t>
      </w:r>
      <w:r w:rsidR="004F0735" w:rsidRPr="001C2F11">
        <w:rPr>
          <w:rFonts w:ascii="Times New Roman" w:hAnsi="Times New Roman"/>
          <w:color w:val="000000"/>
          <w:sz w:val="28"/>
          <w:szCs w:val="28"/>
          <w:lang w:val="ru-RU"/>
        </w:rPr>
        <w:t>а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4F0735" w:rsidRPr="001C2F11">
        <w:rPr>
          <w:rFonts w:ascii="Times New Roman" w:hAnsi="Times New Roman"/>
          <w:color w:val="000000"/>
          <w:sz w:val="28"/>
          <w:szCs w:val="28"/>
          <w:lang w:val="ru-RU"/>
        </w:rPr>
        <w:t>по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4F0735" w:rsidRPr="001C2F11">
        <w:rPr>
          <w:rFonts w:ascii="Times New Roman" w:hAnsi="Times New Roman"/>
          <w:color w:val="000000"/>
          <w:sz w:val="28"/>
          <w:szCs w:val="28"/>
          <w:lang w:val="ru-RU"/>
        </w:rPr>
        <w:t>практике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4F0735" w:rsidRPr="001C2F11">
        <w:rPr>
          <w:rFonts w:ascii="Times New Roman" w:hAnsi="Times New Roman"/>
          <w:color w:val="000000"/>
          <w:sz w:val="28"/>
          <w:szCs w:val="28"/>
          <w:lang w:val="ru-RU"/>
        </w:rPr>
        <w:t>(с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4F0735" w:rsidRPr="001C2F11">
        <w:rPr>
          <w:rFonts w:ascii="Times New Roman" w:hAnsi="Times New Roman"/>
          <w:color w:val="000000"/>
          <w:sz w:val="28"/>
          <w:szCs w:val="28"/>
          <w:lang w:val="ru-RU"/>
        </w:rPr>
        <w:t>приложениями).</w:t>
      </w:r>
    </w:p>
    <w:p w14:paraId="7796B7A6" w14:textId="1266CB0F" w:rsidR="002A2914" w:rsidRPr="001C2F11" w:rsidRDefault="004F0735" w:rsidP="002B3C08">
      <w:pPr>
        <w:widowControl/>
        <w:overflowPunct w:val="0"/>
        <w:autoSpaceDE w:val="0"/>
        <w:autoSpaceDN w:val="0"/>
        <w:adjustRightInd w:val="0"/>
        <w:spacing w:line="360" w:lineRule="auto"/>
        <w:ind w:firstLine="709"/>
        <w:jc w:val="both"/>
        <w:textAlignment w:val="baseline"/>
        <w:rPr>
          <w:rFonts w:ascii="Times New Roman CYR" w:eastAsia="Times New Roman" w:hAnsi="Times New Roman CYR"/>
          <w:sz w:val="28"/>
          <w:szCs w:val="28"/>
          <w:lang w:val="ru-RU" w:eastAsia="ru-RU"/>
        </w:rPr>
      </w:pP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И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ндивидуальное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задание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и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график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прохождения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практики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студент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получает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до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начала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практики,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они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согласовываются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с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руководителями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от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базы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практики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и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381F85" w:rsidRPr="00381F85">
        <w:rPr>
          <w:rFonts w:ascii="Times New Roman CYR" w:eastAsia="Times New Roman" w:hAnsi="Times New Roman CYR"/>
          <w:sz w:val="28"/>
          <w:szCs w:val="28"/>
          <w:lang w:val="ru-RU" w:eastAsia="ru-RU"/>
        </w:rPr>
        <w:t>кафедры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и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могут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быть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скорректированы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в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зависимости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от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видов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выполняемых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работ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в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процессе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прохождения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практики.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Календарные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сроки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практики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проставляются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в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дневнике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на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основе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учебного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плана.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График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составляется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индивидуально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для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каждого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студента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применительно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к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конкретным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условиям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его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деятельности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в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период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прохождения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практики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и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включает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все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виды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работ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и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все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структурные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подразделения,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с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которыми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студент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должен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ознакомиться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при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прохождении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="002A2914"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практики.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</w:p>
    <w:p w14:paraId="6C1052AA" w14:textId="1C90E4EB" w:rsidR="002A2914" w:rsidRPr="001C2F11" w:rsidRDefault="002A2914" w:rsidP="002B3C08">
      <w:pPr>
        <w:widowControl/>
        <w:overflowPunct w:val="0"/>
        <w:autoSpaceDE w:val="0"/>
        <w:autoSpaceDN w:val="0"/>
        <w:adjustRightInd w:val="0"/>
        <w:spacing w:line="360" w:lineRule="auto"/>
        <w:ind w:firstLine="709"/>
        <w:jc w:val="both"/>
        <w:textAlignment w:val="baseline"/>
        <w:rPr>
          <w:rFonts w:ascii="Times New Roman CYR" w:eastAsia="Times New Roman" w:hAnsi="Times New Roman CYR"/>
          <w:sz w:val="28"/>
          <w:szCs w:val="28"/>
          <w:lang w:val="ru-RU" w:eastAsia="ru-RU"/>
        </w:rPr>
      </w:pP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При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составлении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графика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необходимо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предусмотреть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время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на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сбор,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систематизацию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и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обработку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практических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материалов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для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выпускной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квалификационной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работы,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а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также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на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написание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отчета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по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практике.</w:t>
      </w:r>
    </w:p>
    <w:p w14:paraId="49402B3C" w14:textId="0347C282" w:rsidR="002A2914" w:rsidRPr="001C2F11" w:rsidRDefault="002A2914" w:rsidP="002B3C08">
      <w:pPr>
        <w:widowControl/>
        <w:overflowPunct w:val="0"/>
        <w:autoSpaceDE w:val="0"/>
        <w:autoSpaceDN w:val="0"/>
        <w:adjustRightInd w:val="0"/>
        <w:spacing w:line="360" w:lineRule="auto"/>
        <w:ind w:firstLine="709"/>
        <w:jc w:val="both"/>
        <w:textAlignment w:val="baseline"/>
        <w:rPr>
          <w:rFonts w:ascii="Times New Roman CYR" w:eastAsia="Times New Roman" w:hAnsi="Times New Roman CYR"/>
          <w:sz w:val="28"/>
          <w:szCs w:val="28"/>
          <w:lang w:val="ru-RU" w:eastAsia="ru-RU"/>
        </w:rPr>
      </w:pP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В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период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прохождения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практики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каждый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студент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ведет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дневник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прохождения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практики,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в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котором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ежедневно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фиксируются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выполняемые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виды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работ.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Дневник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практики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регулярно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проверяется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и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подписывается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руководителем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от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базы</w:t>
      </w:r>
      <w:r w:rsidR="00927A2D">
        <w:rPr>
          <w:rFonts w:ascii="Times New Roman CYR" w:eastAsia="Times New Roman" w:hAnsi="Times New Roman CYR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 CYR" w:eastAsia="Times New Roman" w:hAnsi="Times New Roman CYR"/>
          <w:sz w:val="28"/>
          <w:szCs w:val="28"/>
          <w:lang w:val="ru-RU" w:eastAsia="ru-RU"/>
        </w:rPr>
        <w:t>практики.</w:t>
      </w:r>
    </w:p>
    <w:p w14:paraId="3DC770CB" w14:textId="308B5DAF" w:rsidR="008E32CD" w:rsidRPr="001C2F11" w:rsidRDefault="008E32CD" w:rsidP="002B3C08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Отчет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по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практике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оформляется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соответствии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с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ГОСТ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7.32-2001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«Отчет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о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научно-исследовательской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работе.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Структура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правила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оформления»,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ГОСТ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2.105-1995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«Общие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требования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к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текстовым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документам»,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ГОСТ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7.1-2003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«Библиографическая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запись.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Библиографическое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описание.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Общие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требования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правила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составления».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 w14:paraId="273EE6FA" w14:textId="284CCAA8" w:rsidR="008E32CD" w:rsidRPr="001C2F11" w:rsidRDefault="008E32CD" w:rsidP="002B3C08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Структура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отчета:</w:t>
      </w:r>
    </w:p>
    <w:p w14:paraId="332FC662" w14:textId="4DB643FA" w:rsidR="008E32CD" w:rsidRPr="001C2F11" w:rsidRDefault="008E32CD" w:rsidP="002B3C08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1.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Титульный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лист.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 w14:paraId="4ADA74F8" w14:textId="27A26D8C" w:rsidR="008E32CD" w:rsidRPr="001C2F11" w:rsidRDefault="008E32CD" w:rsidP="002B3C08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Титульный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лист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оформляется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по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установленной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единой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форме.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На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титульном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листе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указывается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название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вуза,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выпускающе</w:t>
      </w:r>
      <w:r w:rsidR="00381F85">
        <w:rPr>
          <w:rFonts w:ascii="Times New Roman" w:hAnsi="Times New Roman"/>
          <w:color w:val="000000"/>
          <w:sz w:val="28"/>
          <w:szCs w:val="28"/>
          <w:lang w:val="ru-RU"/>
        </w:rPr>
        <w:t>й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381F85">
        <w:rPr>
          <w:rFonts w:ascii="Times New Roman" w:hAnsi="Times New Roman"/>
          <w:color w:val="000000"/>
          <w:sz w:val="28"/>
          <w:szCs w:val="28"/>
          <w:lang w:val="ru-RU"/>
        </w:rPr>
        <w:t>кафедры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;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вид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практики;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ФИО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студента,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руководителя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практики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от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381F85">
        <w:rPr>
          <w:rFonts w:ascii="Times New Roman" w:hAnsi="Times New Roman"/>
          <w:color w:val="000000"/>
          <w:sz w:val="28"/>
          <w:szCs w:val="28"/>
          <w:lang w:val="ru-RU"/>
        </w:rPr>
        <w:t>кафедры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,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руководителя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практики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от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организации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-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места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прохождения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практики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их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подписи.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 w14:paraId="39C61FFE" w14:textId="6FBA2B0B" w:rsidR="008E32CD" w:rsidRPr="001C2F11" w:rsidRDefault="008E32CD" w:rsidP="002B3C08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2.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Содержание.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 w14:paraId="00C61B35" w14:textId="5F4A03DA" w:rsidR="008E32CD" w:rsidRPr="001C2F11" w:rsidRDefault="008E32CD" w:rsidP="002B3C08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(с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указанием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страниц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разделов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отчета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о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практике)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 w14:paraId="4B0E821E" w14:textId="3396EB6E" w:rsidR="008E32CD" w:rsidRPr="001C2F11" w:rsidRDefault="008E32CD" w:rsidP="002B3C08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3.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Введение.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 w14:paraId="06A285C8" w14:textId="4B95B54A" w:rsidR="008E32CD" w:rsidRPr="001C2F11" w:rsidRDefault="008E32CD" w:rsidP="002B3C08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разделе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должны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быть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приведены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цели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задачи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практики.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 w14:paraId="23F2F02C" w14:textId="629833C8" w:rsidR="008E32CD" w:rsidRPr="001C2F11" w:rsidRDefault="008E32CD" w:rsidP="002B3C08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4.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Основная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часть.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 w14:paraId="39F48966" w14:textId="46491A42" w:rsidR="002B3C08" w:rsidRPr="001C2F11" w:rsidRDefault="008E32CD" w:rsidP="002B3C0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разделе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должна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быть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характеристика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организации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(подразделения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организации),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которой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студент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проходил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практику;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характеристика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проделанной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студентом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работы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(в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соответствии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с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целями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задачами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программы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практики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индивидуальным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заданием).</w:t>
      </w:r>
    </w:p>
    <w:p w14:paraId="7547D77B" w14:textId="65B8D246" w:rsidR="00493995" w:rsidRPr="001C2F11" w:rsidRDefault="00493995" w:rsidP="002B3C0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C2F11">
        <w:rPr>
          <w:rFonts w:ascii="Times New Roman" w:hAnsi="Times New Roman"/>
          <w:sz w:val="28"/>
          <w:szCs w:val="28"/>
          <w:lang w:val="ru-RU"/>
        </w:rPr>
        <w:t>5.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Заключение.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60228A2F" w14:textId="24043F6A" w:rsidR="00493995" w:rsidRPr="001C2F11" w:rsidRDefault="00493995" w:rsidP="002B3C0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заключении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должны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быть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представлены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краткие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выводы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по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результатам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color w:val="000000"/>
          <w:sz w:val="28"/>
          <w:szCs w:val="28"/>
          <w:lang w:val="ru-RU"/>
        </w:rPr>
        <w:t>практики.</w:t>
      </w:r>
      <w:r w:rsidR="00927A2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 w14:paraId="281C1AB2" w14:textId="1F9BE6BE" w:rsidR="00493995" w:rsidRPr="001C2F11" w:rsidRDefault="00493995" w:rsidP="002B3C0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C2F11">
        <w:rPr>
          <w:rFonts w:ascii="Times New Roman" w:hAnsi="Times New Roman"/>
          <w:sz w:val="28"/>
          <w:szCs w:val="28"/>
          <w:lang w:val="ru-RU"/>
        </w:rPr>
        <w:t>6.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Список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использованных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источников.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5938EE89" w14:textId="56C5E43F" w:rsidR="00493995" w:rsidRPr="001C2F11" w:rsidRDefault="00493995" w:rsidP="002B3C0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C2F11">
        <w:rPr>
          <w:rFonts w:ascii="Times New Roman" w:hAnsi="Times New Roman"/>
          <w:sz w:val="28"/>
          <w:szCs w:val="28"/>
          <w:lang w:val="ru-RU"/>
        </w:rPr>
        <w:t>7.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Приложения.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7823EFBB" w14:textId="08582A6F" w:rsidR="00493995" w:rsidRPr="001C2F11" w:rsidRDefault="00493995" w:rsidP="002B3C0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C2F11">
        <w:rPr>
          <w:rFonts w:ascii="Times New Roman" w:hAnsi="Times New Roman"/>
          <w:sz w:val="28"/>
          <w:szCs w:val="28"/>
          <w:lang w:val="ru-RU"/>
        </w:rPr>
        <w:t>Отчет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должен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быть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выполнен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с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использованием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компьютера,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на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одной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стороне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листа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белой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бумаги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формата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А4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текстовом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редакторе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MS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WORD,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шрифтом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C2F11">
        <w:rPr>
          <w:rFonts w:ascii="Times New Roman" w:hAnsi="Times New Roman"/>
          <w:sz w:val="28"/>
          <w:szCs w:val="28"/>
          <w:lang w:val="ru-RU"/>
        </w:rPr>
        <w:t>Times</w:t>
      </w:r>
      <w:proofErr w:type="spellEnd"/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C2F11">
        <w:rPr>
          <w:rFonts w:ascii="Times New Roman" w:hAnsi="Times New Roman"/>
          <w:sz w:val="28"/>
          <w:szCs w:val="28"/>
          <w:lang w:val="ru-RU"/>
        </w:rPr>
        <w:t>New</w:t>
      </w:r>
      <w:proofErr w:type="spellEnd"/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C2F11">
        <w:rPr>
          <w:rFonts w:ascii="Times New Roman" w:hAnsi="Times New Roman"/>
          <w:sz w:val="28"/>
          <w:szCs w:val="28"/>
          <w:lang w:val="ru-RU"/>
        </w:rPr>
        <w:t>Roman</w:t>
      </w:r>
      <w:proofErr w:type="spellEnd"/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размером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14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через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полтора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интервала,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с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выравниванием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по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ширине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страницы.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15B0E3B4" w14:textId="76677D5C" w:rsidR="00493995" w:rsidRPr="001C2F11" w:rsidRDefault="00493995" w:rsidP="002B3C0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C2F11">
        <w:rPr>
          <w:rFonts w:ascii="Times New Roman" w:hAnsi="Times New Roman"/>
          <w:sz w:val="28"/>
          <w:szCs w:val="28"/>
          <w:lang w:val="ru-RU"/>
        </w:rPr>
        <w:t>Текст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отчета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следует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печатать,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соблюдая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следующие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размеры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полей: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правое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-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не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менее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10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мм,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верхнее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нижнее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–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не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менее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20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мм,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левое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-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не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менее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30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мм,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абзац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отступ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-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1,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25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см.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3E1C3327" w14:textId="712757B1" w:rsidR="00493995" w:rsidRPr="001C2F11" w:rsidRDefault="00493995" w:rsidP="002B3C0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C2F11">
        <w:rPr>
          <w:rFonts w:ascii="Times New Roman" w:hAnsi="Times New Roman"/>
          <w:sz w:val="28"/>
          <w:szCs w:val="28"/>
          <w:lang w:val="ru-RU"/>
        </w:rPr>
        <w:t>Отчет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о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практике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составляется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объеме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не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менее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25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страниц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текста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без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учета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приложений.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5AE332F0" w14:textId="257A768F" w:rsidR="00493995" w:rsidRPr="001C2F11" w:rsidRDefault="00493995" w:rsidP="002B3C0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C2F11">
        <w:rPr>
          <w:rFonts w:ascii="Times New Roman" w:hAnsi="Times New Roman"/>
          <w:sz w:val="28"/>
          <w:szCs w:val="28"/>
          <w:lang w:val="ru-RU"/>
        </w:rPr>
        <w:t>По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окончании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практики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студенты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обязаны: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5925FDDF" w14:textId="0C88AC6E" w:rsidR="00493995" w:rsidRPr="001C2F11" w:rsidRDefault="002B3C08" w:rsidP="002B3C0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C2F11">
        <w:rPr>
          <w:rFonts w:ascii="Times New Roman" w:eastAsia="Times New Roman" w:hAnsi="Times New Roman"/>
          <w:sz w:val="28"/>
          <w:szCs w:val="20"/>
          <w:lang w:val="ru-RU" w:eastAsia="ru-RU"/>
        </w:rPr>
        <w:t>–</w:t>
      </w:r>
      <w:r w:rsidR="00927A2D">
        <w:rPr>
          <w:rFonts w:ascii="Times New Roman" w:eastAsia="Times New Roman" w:hAnsi="Times New Roman"/>
          <w:sz w:val="28"/>
          <w:szCs w:val="20"/>
          <w:lang w:val="ru-RU" w:eastAsia="ru-RU"/>
        </w:rPr>
        <w:t xml:space="preserve"> </w:t>
      </w:r>
      <w:r w:rsidR="00096371" w:rsidRPr="001C2F11">
        <w:rPr>
          <w:rFonts w:ascii="Times New Roman" w:hAnsi="Times New Roman"/>
          <w:sz w:val="28"/>
          <w:szCs w:val="28"/>
          <w:lang w:val="ru-RU"/>
        </w:rPr>
        <w:t>представить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81F85">
        <w:rPr>
          <w:rFonts w:ascii="Times New Roman" w:hAnsi="Times New Roman"/>
          <w:sz w:val="28"/>
          <w:szCs w:val="28"/>
          <w:lang w:val="ru-RU"/>
        </w:rPr>
        <w:t>на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81F85">
        <w:rPr>
          <w:rFonts w:ascii="Times New Roman" w:hAnsi="Times New Roman"/>
          <w:sz w:val="28"/>
          <w:szCs w:val="28"/>
          <w:lang w:val="ru-RU"/>
        </w:rPr>
        <w:t>кафедру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93995" w:rsidRPr="001C2F11">
        <w:rPr>
          <w:rFonts w:ascii="Times New Roman" w:hAnsi="Times New Roman"/>
          <w:sz w:val="28"/>
          <w:szCs w:val="28"/>
          <w:lang w:val="ru-RU"/>
        </w:rPr>
        <w:t>сброшюрованный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93995" w:rsidRPr="001C2F11">
        <w:rPr>
          <w:rFonts w:ascii="Times New Roman" w:hAnsi="Times New Roman"/>
          <w:sz w:val="28"/>
          <w:szCs w:val="28"/>
          <w:lang w:val="ru-RU"/>
        </w:rPr>
        <w:t>Отчет,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96371" w:rsidRPr="001C2F11">
        <w:rPr>
          <w:rFonts w:ascii="Times New Roman" w:hAnsi="Times New Roman"/>
          <w:sz w:val="28"/>
          <w:szCs w:val="28"/>
          <w:lang w:val="ru-RU"/>
        </w:rPr>
        <w:t>рабочий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96371" w:rsidRPr="001C2F11">
        <w:rPr>
          <w:rFonts w:ascii="Times New Roman" w:hAnsi="Times New Roman"/>
          <w:sz w:val="28"/>
          <w:szCs w:val="28"/>
          <w:lang w:val="ru-RU"/>
        </w:rPr>
        <w:t>график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96371" w:rsidRPr="001C2F11">
        <w:rPr>
          <w:rFonts w:ascii="Times New Roman" w:hAnsi="Times New Roman"/>
          <w:sz w:val="28"/>
          <w:szCs w:val="28"/>
          <w:lang w:val="ru-RU"/>
        </w:rPr>
        <w:t>(план)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96371" w:rsidRPr="001C2F11">
        <w:rPr>
          <w:rFonts w:ascii="Times New Roman" w:hAnsi="Times New Roman"/>
          <w:sz w:val="28"/>
          <w:szCs w:val="28"/>
          <w:lang w:val="ru-RU"/>
        </w:rPr>
        <w:t>прохождения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96371" w:rsidRPr="001C2F11">
        <w:rPr>
          <w:rFonts w:ascii="Times New Roman" w:hAnsi="Times New Roman"/>
          <w:sz w:val="28"/>
          <w:szCs w:val="28"/>
          <w:lang w:val="ru-RU"/>
        </w:rPr>
        <w:t>практики,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96371" w:rsidRPr="001C2F11">
        <w:rPr>
          <w:rFonts w:ascii="Times New Roman" w:hAnsi="Times New Roman"/>
          <w:sz w:val="28"/>
          <w:szCs w:val="28"/>
          <w:lang w:val="ru-RU"/>
        </w:rPr>
        <w:t>индивидуальное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96371" w:rsidRPr="001C2F11">
        <w:rPr>
          <w:rFonts w:ascii="Times New Roman" w:hAnsi="Times New Roman"/>
          <w:sz w:val="28"/>
          <w:szCs w:val="28"/>
          <w:lang w:val="ru-RU"/>
        </w:rPr>
        <w:t>задание,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93995" w:rsidRPr="001C2F11">
        <w:rPr>
          <w:rFonts w:ascii="Times New Roman" w:hAnsi="Times New Roman"/>
          <w:sz w:val="28"/>
          <w:szCs w:val="28"/>
          <w:lang w:val="ru-RU"/>
        </w:rPr>
        <w:t>отзыв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93995" w:rsidRPr="001C2F11">
        <w:rPr>
          <w:rFonts w:ascii="Times New Roman" w:hAnsi="Times New Roman"/>
          <w:sz w:val="28"/>
          <w:szCs w:val="28"/>
          <w:lang w:val="ru-RU"/>
        </w:rPr>
        <w:t>руководителя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F0735" w:rsidRPr="001C2F11">
        <w:rPr>
          <w:rFonts w:ascii="Times New Roman" w:hAnsi="Times New Roman"/>
          <w:sz w:val="28"/>
          <w:szCs w:val="28"/>
          <w:lang w:val="ru-RU"/>
        </w:rPr>
        <w:t>практики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93995" w:rsidRPr="001C2F11">
        <w:rPr>
          <w:rFonts w:ascii="Times New Roman" w:hAnsi="Times New Roman"/>
          <w:sz w:val="28"/>
          <w:szCs w:val="28"/>
          <w:lang w:val="ru-RU"/>
        </w:rPr>
        <w:t>от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93995" w:rsidRPr="001C2F11">
        <w:rPr>
          <w:rFonts w:ascii="Times New Roman" w:hAnsi="Times New Roman"/>
          <w:sz w:val="28"/>
          <w:szCs w:val="28"/>
          <w:lang w:val="ru-RU"/>
        </w:rPr>
        <w:t>организации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93995" w:rsidRPr="001C2F11">
        <w:rPr>
          <w:rFonts w:ascii="Times New Roman" w:hAnsi="Times New Roman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93995" w:rsidRPr="001C2F11">
        <w:rPr>
          <w:rFonts w:ascii="Times New Roman" w:hAnsi="Times New Roman"/>
          <w:sz w:val="28"/>
          <w:szCs w:val="28"/>
          <w:lang w:val="ru-RU"/>
        </w:rPr>
        <w:t>заполненный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93995" w:rsidRPr="001C2F11">
        <w:rPr>
          <w:rFonts w:ascii="Times New Roman" w:hAnsi="Times New Roman"/>
          <w:sz w:val="28"/>
          <w:szCs w:val="28"/>
          <w:lang w:val="ru-RU"/>
        </w:rPr>
        <w:t>Дневник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93995" w:rsidRPr="001C2F11">
        <w:rPr>
          <w:rFonts w:ascii="Times New Roman" w:hAnsi="Times New Roman"/>
          <w:sz w:val="28"/>
          <w:szCs w:val="28"/>
          <w:lang w:val="ru-RU"/>
        </w:rPr>
        <w:t>п</w:t>
      </w:r>
      <w:r w:rsidR="004F0735" w:rsidRPr="001C2F11">
        <w:rPr>
          <w:rFonts w:ascii="Times New Roman" w:hAnsi="Times New Roman"/>
          <w:sz w:val="28"/>
          <w:szCs w:val="28"/>
          <w:lang w:val="ru-RU"/>
        </w:rPr>
        <w:t>рактики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F0735" w:rsidRPr="001C2F11">
        <w:rPr>
          <w:rFonts w:ascii="Times New Roman" w:hAnsi="Times New Roman"/>
          <w:sz w:val="28"/>
          <w:szCs w:val="28"/>
          <w:lang w:val="ru-RU"/>
        </w:rPr>
        <w:t>студента</w:t>
      </w:r>
      <w:r w:rsidR="00493995" w:rsidRPr="001C2F11">
        <w:rPr>
          <w:rFonts w:ascii="Times New Roman" w:hAnsi="Times New Roman"/>
          <w:sz w:val="28"/>
          <w:szCs w:val="28"/>
          <w:lang w:val="ru-RU"/>
        </w:rPr>
        <w:t>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93995" w:rsidRPr="001C2F11">
        <w:rPr>
          <w:rFonts w:ascii="Times New Roman" w:hAnsi="Times New Roman"/>
          <w:sz w:val="28"/>
          <w:szCs w:val="28"/>
          <w:lang w:val="ru-RU"/>
        </w:rPr>
        <w:t>заверенные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93995" w:rsidRPr="001C2F11">
        <w:rPr>
          <w:rFonts w:ascii="Times New Roman" w:hAnsi="Times New Roman"/>
          <w:sz w:val="28"/>
          <w:szCs w:val="28"/>
          <w:lang w:val="ru-RU"/>
        </w:rPr>
        <w:t>подписью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93995" w:rsidRPr="001C2F11">
        <w:rPr>
          <w:rFonts w:ascii="Times New Roman" w:hAnsi="Times New Roman"/>
          <w:sz w:val="28"/>
          <w:szCs w:val="28"/>
          <w:lang w:val="ru-RU"/>
        </w:rPr>
        <w:t>руководителя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93995" w:rsidRPr="001C2F11">
        <w:rPr>
          <w:rFonts w:ascii="Times New Roman" w:hAnsi="Times New Roman"/>
          <w:sz w:val="28"/>
          <w:szCs w:val="28"/>
          <w:lang w:val="ru-RU"/>
        </w:rPr>
        <w:t>практики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93995" w:rsidRPr="001C2F11">
        <w:rPr>
          <w:rFonts w:ascii="Times New Roman" w:hAnsi="Times New Roman"/>
          <w:sz w:val="28"/>
          <w:szCs w:val="28"/>
          <w:lang w:val="ru-RU"/>
        </w:rPr>
        <w:t>от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93995" w:rsidRPr="001C2F11">
        <w:rPr>
          <w:rFonts w:ascii="Times New Roman" w:hAnsi="Times New Roman"/>
          <w:sz w:val="28"/>
          <w:szCs w:val="28"/>
          <w:lang w:val="ru-RU"/>
        </w:rPr>
        <w:t>организации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93995" w:rsidRPr="001C2F11">
        <w:rPr>
          <w:rFonts w:ascii="Times New Roman" w:hAnsi="Times New Roman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93995" w:rsidRPr="001C2F11">
        <w:rPr>
          <w:rFonts w:ascii="Times New Roman" w:hAnsi="Times New Roman"/>
          <w:sz w:val="28"/>
          <w:szCs w:val="28"/>
          <w:lang w:val="ru-RU"/>
        </w:rPr>
        <w:t>печатью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93995" w:rsidRPr="001C2F11">
        <w:rPr>
          <w:rFonts w:ascii="Times New Roman" w:hAnsi="Times New Roman"/>
          <w:sz w:val="28"/>
          <w:szCs w:val="28"/>
          <w:lang w:val="ru-RU"/>
        </w:rPr>
        <w:t>организации;</w:t>
      </w:r>
    </w:p>
    <w:p w14:paraId="2189484D" w14:textId="6EEA3D1F" w:rsidR="00096371" w:rsidRPr="001C2F11" w:rsidRDefault="002B3C08" w:rsidP="002B3C0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C2F11">
        <w:rPr>
          <w:rFonts w:ascii="Times New Roman" w:eastAsia="Times New Roman" w:hAnsi="Times New Roman"/>
          <w:sz w:val="28"/>
          <w:szCs w:val="20"/>
          <w:lang w:val="ru-RU" w:eastAsia="ru-RU"/>
        </w:rPr>
        <w:t>–</w:t>
      </w:r>
      <w:r w:rsidR="00927A2D">
        <w:rPr>
          <w:rFonts w:ascii="Times New Roman" w:eastAsia="Times New Roman" w:hAnsi="Times New Roman"/>
          <w:sz w:val="28"/>
          <w:szCs w:val="20"/>
          <w:lang w:val="ru-RU" w:eastAsia="ru-RU"/>
        </w:rPr>
        <w:t xml:space="preserve"> </w:t>
      </w:r>
      <w:r w:rsidR="00493995" w:rsidRPr="001C2F11">
        <w:rPr>
          <w:rFonts w:ascii="Times New Roman" w:hAnsi="Times New Roman"/>
          <w:sz w:val="28"/>
          <w:szCs w:val="28"/>
          <w:lang w:val="ru-RU"/>
        </w:rPr>
        <w:t>явиться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93995" w:rsidRPr="001C2F11">
        <w:rPr>
          <w:rFonts w:ascii="Times New Roman" w:hAnsi="Times New Roman"/>
          <w:sz w:val="28"/>
          <w:szCs w:val="28"/>
          <w:lang w:val="ru-RU"/>
        </w:rPr>
        <w:t>на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93995" w:rsidRPr="001C2F11">
        <w:rPr>
          <w:rFonts w:ascii="Times New Roman" w:hAnsi="Times New Roman"/>
          <w:sz w:val="28"/>
          <w:szCs w:val="28"/>
          <w:lang w:val="ru-RU"/>
        </w:rPr>
        <w:t>защиту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93995" w:rsidRPr="001C2F11">
        <w:rPr>
          <w:rFonts w:ascii="Times New Roman" w:hAnsi="Times New Roman"/>
          <w:sz w:val="28"/>
          <w:szCs w:val="28"/>
          <w:lang w:val="ru-RU"/>
        </w:rPr>
        <w:t>отчета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93995" w:rsidRPr="001C2F11">
        <w:rPr>
          <w:rFonts w:ascii="Times New Roman" w:hAnsi="Times New Roman"/>
          <w:sz w:val="28"/>
          <w:szCs w:val="28"/>
          <w:lang w:val="ru-RU"/>
        </w:rPr>
        <w:t>по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93995" w:rsidRPr="001C2F11">
        <w:rPr>
          <w:rFonts w:ascii="Times New Roman" w:hAnsi="Times New Roman"/>
          <w:sz w:val="28"/>
          <w:szCs w:val="28"/>
          <w:lang w:val="ru-RU"/>
        </w:rPr>
        <w:t>практике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93995" w:rsidRPr="001C2F11">
        <w:rPr>
          <w:rFonts w:ascii="Times New Roman" w:hAnsi="Times New Roman"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96371" w:rsidRPr="001C2F11">
        <w:rPr>
          <w:rFonts w:ascii="Times New Roman" w:hAnsi="Times New Roman"/>
          <w:sz w:val="28"/>
          <w:szCs w:val="28"/>
          <w:lang w:val="ru-RU"/>
        </w:rPr>
        <w:t>установленные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96371" w:rsidRPr="001C2F11">
        <w:rPr>
          <w:rFonts w:ascii="Times New Roman" w:hAnsi="Times New Roman"/>
          <w:sz w:val="28"/>
          <w:szCs w:val="28"/>
          <w:lang w:val="ru-RU"/>
        </w:rPr>
        <w:t>сроки.</w:t>
      </w:r>
    </w:p>
    <w:p w14:paraId="2AA78837" w14:textId="466D78A4" w:rsidR="00493995" w:rsidRPr="001C2F11" w:rsidRDefault="00493995" w:rsidP="002B3C0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C2F11">
        <w:rPr>
          <w:rFonts w:ascii="Times New Roman" w:hAnsi="Times New Roman"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отчете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по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практике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должны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быть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отражены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результаты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изучения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исследования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вопросов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темы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ВКР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требований,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изложенных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настоящих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методических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указаниях.</w:t>
      </w:r>
    </w:p>
    <w:p w14:paraId="78218270" w14:textId="2531B01A" w:rsidR="008E32CD" w:rsidRPr="001C2F11" w:rsidRDefault="008E32CD" w:rsidP="002B3C0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C2F11">
        <w:rPr>
          <w:rFonts w:ascii="Times New Roman" w:hAnsi="Times New Roman"/>
          <w:sz w:val="28"/>
          <w:szCs w:val="28"/>
          <w:lang w:val="ru-RU"/>
        </w:rPr>
        <w:lastRenderedPageBreak/>
        <w:t>Студенты,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не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выполнившие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полностью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требования,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предъявляемые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к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содержанию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практики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не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представившие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отчеты,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к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защите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практики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не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допускаются.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3896086F" w14:textId="3B8151C6" w:rsidR="008E32CD" w:rsidRPr="001C2F11" w:rsidRDefault="008E32CD" w:rsidP="002B3C0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C2F11">
        <w:rPr>
          <w:rFonts w:ascii="Times New Roman" w:hAnsi="Times New Roman"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период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прохождения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практики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кажды</w:t>
      </w:r>
      <w:r w:rsidR="00096371" w:rsidRPr="001C2F11">
        <w:rPr>
          <w:rFonts w:ascii="Times New Roman" w:hAnsi="Times New Roman"/>
          <w:sz w:val="28"/>
          <w:szCs w:val="28"/>
          <w:lang w:val="ru-RU"/>
        </w:rPr>
        <w:t>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96371" w:rsidRPr="001C2F11">
        <w:rPr>
          <w:rFonts w:ascii="Times New Roman" w:hAnsi="Times New Roman"/>
          <w:sz w:val="28"/>
          <w:szCs w:val="28"/>
          <w:lang w:val="ru-RU"/>
        </w:rPr>
        <w:t>студент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96371" w:rsidRPr="001C2F11">
        <w:rPr>
          <w:rFonts w:ascii="Times New Roman" w:hAnsi="Times New Roman"/>
          <w:sz w:val="28"/>
          <w:szCs w:val="28"/>
          <w:lang w:val="ru-RU"/>
        </w:rPr>
        <w:t>ведет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96371" w:rsidRPr="001C2F11">
        <w:rPr>
          <w:rFonts w:ascii="Times New Roman" w:hAnsi="Times New Roman"/>
          <w:sz w:val="28"/>
          <w:szCs w:val="28"/>
          <w:lang w:val="ru-RU"/>
        </w:rPr>
        <w:t>дневник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практики,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котором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фиксируются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выполняемые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студентом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виды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работ.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Дневник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производственной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практики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проверяется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подписывается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руководителем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от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базы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практики.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По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результатам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прохождения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практики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руководителем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от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базы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практики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составляется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отзыв,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котором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отражаются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деловые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качества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студента,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степень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освоения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им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фактического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материала,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выполнение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программы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практики.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отзыве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дается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дифференцированная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оценка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работы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студента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во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время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практики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(«отлично»,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«хорошо»,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«удовлетворительно»,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«неудовлетворительно»</w:t>
      </w:r>
      <w:r w:rsidR="00096371" w:rsidRPr="001C2F11">
        <w:rPr>
          <w:rFonts w:ascii="Times New Roman" w:hAnsi="Times New Roman"/>
          <w:sz w:val="28"/>
          <w:szCs w:val="28"/>
          <w:lang w:val="ru-RU"/>
        </w:rPr>
        <w:t>).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96371" w:rsidRPr="001C2F11">
        <w:rPr>
          <w:rFonts w:ascii="Times New Roman" w:hAnsi="Times New Roman"/>
          <w:sz w:val="28"/>
          <w:szCs w:val="28"/>
          <w:lang w:val="ru-RU"/>
        </w:rPr>
        <w:t>Отзыв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96371" w:rsidRPr="001C2F11">
        <w:rPr>
          <w:rFonts w:ascii="Times New Roman" w:hAnsi="Times New Roman"/>
          <w:sz w:val="28"/>
          <w:szCs w:val="28"/>
          <w:lang w:val="ru-RU"/>
        </w:rPr>
        <w:t>оформляется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на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бланке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организации,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заверяется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подписью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руководителя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от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базы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практики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печатью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организации.</w:t>
      </w:r>
    </w:p>
    <w:p w14:paraId="6ECE6D01" w14:textId="311FE84C" w:rsidR="008E32CD" w:rsidRPr="001C2F11" w:rsidRDefault="008E32CD" w:rsidP="002B3C0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C2F11">
        <w:rPr>
          <w:rFonts w:ascii="Times New Roman" w:hAnsi="Times New Roman"/>
          <w:sz w:val="28"/>
          <w:szCs w:val="28"/>
          <w:lang w:val="ru-RU"/>
        </w:rPr>
        <w:t>Защита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922CC" w:rsidRPr="001C2F11">
        <w:rPr>
          <w:rFonts w:ascii="Times New Roman" w:hAnsi="Times New Roman"/>
          <w:sz w:val="28"/>
          <w:szCs w:val="28"/>
          <w:lang w:val="ru-RU"/>
        </w:rPr>
        <w:t>отчета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922CC" w:rsidRPr="001C2F11">
        <w:rPr>
          <w:rFonts w:ascii="Times New Roman" w:hAnsi="Times New Roman"/>
          <w:sz w:val="28"/>
          <w:szCs w:val="28"/>
          <w:lang w:val="ru-RU"/>
        </w:rPr>
        <w:t>о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производственной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практик</w:t>
      </w:r>
      <w:r w:rsidR="000922CC" w:rsidRPr="001C2F11">
        <w:rPr>
          <w:rFonts w:ascii="Times New Roman" w:hAnsi="Times New Roman"/>
          <w:sz w:val="28"/>
          <w:szCs w:val="28"/>
          <w:lang w:val="ru-RU"/>
        </w:rPr>
        <w:t>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организуется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81F85">
        <w:rPr>
          <w:rFonts w:ascii="Times New Roman" w:hAnsi="Times New Roman"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81F85">
        <w:rPr>
          <w:rFonts w:ascii="Times New Roman" w:hAnsi="Times New Roman"/>
          <w:sz w:val="28"/>
          <w:szCs w:val="28"/>
          <w:lang w:val="ru-RU"/>
        </w:rPr>
        <w:t>установленные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81F85">
        <w:rPr>
          <w:rFonts w:ascii="Times New Roman" w:hAnsi="Times New Roman"/>
          <w:sz w:val="28"/>
          <w:szCs w:val="28"/>
          <w:lang w:val="ru-RU"/>
        </w:rPr>
        <w:t>сроки</w:t>
      </w:r>
      <w:r w:rsidRPr="001C2F11">
        <w:rPr>
          <w:rFonts w:ascii="Times New Roman" w:hAnsi="Times New Roman"/>
          <w:sz w:val="28"/>
          <w:szCs w:val="28"/>
          <w:lang w:val="ru-RU"/>
        </w:rPr>
        <w:t>.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Студенты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делают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устные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сообщения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о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проделанной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период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практики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работе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ее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результатах.</w:t>
      </w:r>
    </w:p>
    <w:p w14:paraId="0038A1AC" w14:textId="32EA5544" w:rsidR="008E32CD" w:rsidRPr="001C2F11" w:rsidRDefault="008E32CD" w:rsidP="002B3C0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C2F11">
        <w:rPr>
          <w:rFonts w:ascii="Times New Roman" w:hAnsi="Times New Roman"/>
          <w:sz w:val="28"/>
          <w:szCs w:val="28"/>
          <w:lang w:val="ru-RU"/>
        </w:rPr>
        <w:t>При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оценке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работы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студентов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обращается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внимание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на:</w:t>
      </w:r>
    </w:p>
    <w:p w14:paraId="179F02F4" w14:textId="032CAFA8" w:rsidR="008E32CD" w:rsidRPr="001C2F11" w:rsidRDefault="002B3C08" w:rsidP="002B3C0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C2F11">
        <w:rPr>
          <w:rFonts w:ascii="Times New Roman" w:eastAsia="Times New Roman" w:hAnsi="Times New Roman"/>
          <w:sz w:val="28"/>
          <w:szCs w:val="20"/>
          <w:lang w:val="ru-RU" w:eastAsia="ru-RU"/>
        </w:rPr>
        <w:t>–</w:t>
      </w:r>
      <w:r w:rsidR="00927A2D">
        <w:rPr>
          <w:rFonts w:ascii="Times New Roman" w:eastAsia="Times New Roman" w:hAnsi="Times New Roman"/>
          <w:sz w:val="28"/>
          <w:szCs w:val="20"/>
          <w:lang w:val="ru-RU" w:eastAsia="ru-RU"/>
        </w:rPr>
        <w:t xml:space="preserve"> </w:t>
      </w:r>
      <w:r w:rsidR="008E32CD" w:rsidRPr="001C2F11">
        <w:rPr>
          <w:rFonts w:ascii="Times New Roman" w:hAnsi="Times New Roman"/>
          <w:sz w:val="28"/>
          <w:szCs w:val="28"/>
          <w:lang w:val="ru-RU"/>
        </w:rPr>
        <w:t>степень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E32CD" w:rsidRPr="001C2F11">
        <w:rPr>
          <w:rFonts w:ascii="Times New Roman" w:hAnsi="Times New Roman"/>
          <w:sz w:val="28"/>
          <w:szCs w:val="28"/>
          <w:lang w:val="ru-RU"/>
        </w:rPr>
        <w:t>самостоятельности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E32CD" w:rsidRPr="001C2F11">
        <w:rPr>
          <w:rFonts w:ascii="Times New Roman" w:hAnsi="Times New Roman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E32CD" w:rsidRPr="001C2F11">
        <w:rPr>
          <w:rFonts w:ascii="Times New Roman" w:hAnsi="Times New Roman"/>
          <w:sz w:val="28"/>
          <w:szCs w:val="28"/>
          <w:lang w:val="ru-RU"/>
        </w:rPr>
        <w:t>инициативности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E32CD" w:rsidRPr="001C2F11">
        <w:rPr>
          <w:rFonts w:ascii="Times New Roman" w:hAnsi="Times New Roman"/>
          <w:sz w:val="28"/>
          <w:szCs w:val="28"/>
          <w:lang w:val="ru-RU"/>
        </w:rPr>
        <w:t>студентов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E32CD" w:rsidRPr="001C2F11">
        <w:rPr>
          <w:rFonts w:ascii="Times New Roman" w:hAnsi="Times New Roman"/>
          <w:sz w:val="28"/>
          <w:szCs w:val="28"/>
          <w:lang w:val="ru-RU"/>
        </w:rPr>
        <w:t>при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E32CD" w:rsidRPr="001C2F11">
        <w:rPr>
          <w:rFonts w:ascii="Times New Roman" w:hAnsi="Times New Roman"/>
          <w:sz w:val="28"/>
          <w:szCs w:val="28"/>
          <w:lang w:val="ru-RU"/>
        </w:rPr>
        <w:t>выполнении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E32CD" w:rsidRPr="001C2F11">
        <w:rPr>
          <w:rFonts w:ascii="Times New Roman" w:hAnsi="Times New Roman"/>
          <w:sz w:val="28"/>
          <w:szCs w:val="28"/>
          <w:lang w:val="ru-RU"/>
        </w:rPr>
        <w:t>заданий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E32CD" w:rsidRPr="001C2F11">
        <w:rPr>
          <w:rFonts w:ascii="Times New Roman" w:hAnsi="Times New Roman"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E32CD" w:rsidRPr="001C2F11">
        <w:rPr>
          <w:rFonts w:ascii="Times New Roman" w:hAnsi="Times New Roman"/>
          <w:sz w:val="28"/>
          <w:szCs w:val="28"/>
          <w:lang w:val="ru-RU"/>
        </w:rPr>
        <w:t>период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E32CD" w:rsidRPr="001C2F11">
        <w:rPr>
          <w:rFonts w:ascii="Times New Roman" w:hAnsi="Times New Roman"/>
          <w:sz w:val="28"/>
          <w:szCs w:val="28"/>
          <w:lang w:val="ru-RU"/>
        </w:rPr>
        <w:t>практики;</w:t>
      </w:r>
    </w:p>
    <w:p w14:paraId="4A40F859" w14:textId="5B0AC3CF" w:rsidR="008E32CD" w:rsidRPr="001C2F11" w:rsidRDefault="002B3C08" w:rsidP="002B3C0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C2F11">
        <w:rPr>
          <w:rFonts w:ascii="Times New Roman" w:eastAsia="Times New Roman" w:hAnsi="Times New Roman"/>
          <w:sz w:val="28"/>
          <w:szCs w:val="20"/>
          <w:lang w:val="ru-RU" w:eastAsia="ru-RU"/>
        </w:rPr>
        <w:t>–</w:t>
      </w:r>
      <w:r w:rsidR="00927A2D">
        <w:rPr>
          <w:rFonts w:ascii="Times New Roman" w:eastAsia="Times New Roman" w:hAnsi="Times New Roman"/>
          <w:sz w:val="28"/>
          <w:szCs w:val="20"/>
          <w:lang w:val="ru-RU" w:eastAsia="ru-RU"/>
        </w:rPr>
        <w:t xml:space="preserve"> </w:t>
      </w:r>
      <w:r w:rsidR="008E32CD" w:rsidRPr="001C2F11">
        <w:rPr>
          <w:rFonts w:ascii="Times New Roman" w:hAnsi="Times New Roman"/>
          <w:sz w:val="28"/>
          <w:szCs w:val="28"/>
          <w:lang w:val="ru-RU"/>
        </w:rPr>
        <w:t>сделанные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E32CD" w:rsidRPr="001C2F11">
        <w:rPr>
          <w:rFonts w:ascii="Times New Roman" w:hAnsi="Times New Roman"/>
          <w:sz w:val="28"/>
          <w:szCs w:val="28"/>
          <w:lang w:val="ru-RU"/>
        </w:rPr>
        <w:t>на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E32CD" w:rsidRPr="001C2F11">
        <w:rPr>
          <w:rFonts w:ascii="Times New Roman" w:hAnsi="Times New Roman"/>
          <w:sz w:val="28"/>
          <w:szCs w:val="28"/>
          <w:lang w:val="ru-RU"/>
        </w:rPr>
        <w:t>основе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E32CD" w:rsidRPr="001C2F11">
        <w:rPr>
          <w:rFonts w:ascii="Times New Roman" w:hAnsi="Times New Roman"/>
          <w:sz w:val="28"/>
          <w:szCs w:val="28"/>
          <w:lang w:val="ru-RU"/>
        </w:rPr>
        <w:t>анализа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E32CD" w:rsidRPr="001C2F11">
        <w:rPr>
          <w:rFonts w:ascii="Times New Roman" w:hAnsi="Times New Roman"/>
          <w:sz w:val="28"/>
          <w:szCs w:val="28"/>
          <w:lang w:val="ru-RU"/>
        </w:rPr>
        <w:t>фактического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E32CD" w:rsidRPr="001C2F11">
        <w:rPr>
          <w:rFonts w:ascii="Times New Roman" w:hAnsi="Times New Roman"/>
          <w:sz w:val="28"/>
          <w:szCs w:val="28"/>
          <w:lang w:val="ru-RU"/>
        </w:rPr>
        <w:t>материала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E32CD" w:rsidRPr="001C2F11">
        <w:rPr>
          <w:rFonts w:ascii="Times New Roman" w:hAnsi="Times New Roman"/>
          <w:sz w:val="28"/>
          <w:szCs w:val="28"/>
          <w:lang w:val="ru-RU"/>
        </w:rPr>
        <w:t>разработки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E32CD" w:rsidRPr="001C2F11">
        <w:rPr>
          <w:rFonts w:ascii="Times New Roman" w:hAnsi="Times New Roman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E32CD" w:rsidRPr="001C2F11">
        <w:rPr>
          <w:rFonts w:ascii="Times New Roman" w:hAnsi="Times New Roman"/>
          <w:sz w:val="28"/>
          <w:szCs w:val="28"/>
          <w:lang w:val="ru-RU"/>
        </w:rPr>
        <w:t>предложения;</w:t>
      </w:r>
    </w:p>
    <w:p w14:paraId="39844EE6" w14:textId="114A8E21" w:rsidR="008E32CD" w:rsidRPr="001C2F11" w:rsidRDefault="002B3C08" w:rsidP="002B3C0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C2F11">
        <w:rPr>
          <w:rFonts w:ascii="Times New Roman" w:eastAsia="Times New Roman" w:hAnsi="Times New Roman"/>
          <w:sz w:val="28"/>
          <w:szCs w:val="20"/>
          <w:lang w:val="ru-RU" w:eastAsia="ru-RU"/>
        </w:rPr>
        <w:t>–</w:t>
      </w:r>
      <w:r w:rsidR="00927A2D">
        <w:rPr>
          <w:rFonts w:ascii="Times New Roman" w:eastAsia="Times New Roman" w:hAnsi="Times New Roman"/>
          <w:sz w:val="28"/>
          <w:szCs w:val="20"/>
          <w:lang w:val="ru-RU" w:eastAsia="ru-RU"/>
        </w:rPr>
        <w:t xml:space="preserve"> </w:t>
      </w:r>
      <w:r w:rsidR="008E32CD" w:rsidRPr="001C2F11">
        <w:rPr>
          <w:rFonts w:ascii="Times New Roman" w:hAnsi="Times New Roman"/>
          <w:sz w:val="28"/>
          <w:szCs w:val="28"/>
          <w:lang w:val="ru-RU"/>
        </w:rPr>
        <w:t>качество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E32CD" w:rsidRPr="001C2F11">
        <w:rPr>
          <w:rFonts w:ascii="Times New Roman" w:hAnsi="Times New Roman"/>
          <w:sz w:val="28"/>
          <w:szCs w:val="28"/>
          <w:lang w:val="ru-RU"/>
        </w:rPr>
        <w:t>письменного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E32CD" w:rsidRPr="001C2F11">
        <w:rPr>
          <w:rFonts w:ascii="Times New Roman" w:hAnsi="Times New Roman"/>
          <w:sz w:val="28"/>
          <w:szCs w:val="28"/>
          <w:lang w:val="ru-RU"/>
        </w:rPr>
        <w:t>отчета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E32CD" w:rsidRPr="001C2F11">
        <w:rPr>
          <w:rFonts w:ascii="Times New Roman" w:hAnsi="Times New Roman"/>
          <w:sz w:val="28"/>
          <w:szCs w:val="28"/>
          <w:lang w:val="ru-RU"/>
        </w:rPr>
        <w:t>по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E32CD" w:rsidRPr="001C2F11">
        <w:rPr>
          <w:rFonts w:ascii="Times New Roman" w:hAnsi="Times New Roman"/>
          <w:sz w:val="28"/>
          <w:szCs w:val="28"/>
          <w:lang w:val="ru-RU"/>
        </w:rPr>
        <w:t>практике.</w:t>
      </w:r>
    </w:p>
    <w:p w14:paraId="23D38E12" w14:textId="4EB9E197" w:rsidR="008E32CD" w:rsidRPr="001C2F11" w:rsidRDefault="008E32CD" w:rsidP="002B3C0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C2F11">
        <w:rPr>
          <w:rFonts w:ascii="Times New Roman" w:hAnsi="Times New Roman"/>
          <w:sz w:val="28"/>
          <w:szCs w:val="28"/>
          <w:lang w:val="ru-RU"/>
        </w:rPr>
        <w:t>По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результатам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защиты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отчета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по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практике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выставляется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C60C8" w:rsidRPr="001C2F11">
        <w:rPr>
          <w:rFonts w:ascii="Times New Roman" w:hAnsi="Times New Roman"/>
          <w:sz w:val="28"/>
          <w:szCs w:val="28"/>
          <w:lang w:val="ru-RU"/>
        </w:rPr>
        <w:t>зачет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C60C8" w:rsidRPr="001C2F11">
        <w:rPr>
          <w:rFonts w:ascii="Times New Roman" w:hAnsi="Times New Roman"/>
          <w:sz w:val="28"/>
          <w:szCs w:val="28"/>
          <w:lang w:val="ru-RU"/>
        </w:rPr>
        <w:t>с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оценк</w:t>
      </w:r>
      <w:r w:rsidR="000C60C8" w:rsidRPr="001C2F11">
        <w:rPr>
          <w:rFonts w:ascii="Times New Roman" w:hAnsi="Times New Roman"/>
          <w:sz w:val="28"/>
          <w:szCs w:val="28"/>
          <w:lang w:val="ru-RU"/>
        </w:rPr>
        <w:t>ой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по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пятибалльной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системе.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Оценка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заносится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зачетную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ведомость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студента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руководителем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практики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от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81F85">
        <w:rPr>
          <w:rFonts w:ascii="Times New Roman" w:hAnsi="Times New Roman"/>
          <w:sz w:val="28"/>
          <w:szCs w:val="28"/>
          <w:lang w:val="ru-RU"/>
        </w:rPr>
        <w:t>кафедры</w:t>
      </w:r>
      <w:r w:rsidR="00AF6376" w:rsidRPr="001C2F11">
        <w:rPr>
          <w:rFonts w:ascii="Times New Roman" w:hAnsi="Times New Roman"/>
          <w:sz w:val="28"/>
          <w:szCs w:val="28"/>
          <w:lang w:val="ru-RU"/>
        </w:rPr>
        <w:t>.</w:t>
      </w:r>
    </w:p>
    <w:p w14:paraId="05FE0B14" w14:textId="655CF44A" w:rsidR="008E32CD" w:rsidRPr="00B51194" w:rsidRDefault="008E32CD" w:rsidP="002B3C0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C2F11">
        <w:rPr>
          <w:rFonts w:ascii="Times New Roman" w:hAnsi="Times New Roman"/>
          <w:sz w:val="28"/>
          <w:szCs w:val="28"/>
          <w:lang w:val="ru-RU"/>
        </w:rPr>
        <w:t>Оценка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результатов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прохождения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студентами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практики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включается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приложение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51194">
        <w:rPr>
          <w:rFonts w:ascii="Times New Roman" w:hAnsi="Times New Roman"/>
          <w:sz w:val="28"/>
          <w:szCs w:val="28"/>
          <w:lang w:val="ru-RU"/>
        </w:rPr>
        <w:t>к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51194">
        <w:rPr>
          <w:rFonts w:ascii="Times New Roman" w:hAnsi="Times New Roman"/>
          <w:sz w:val="28"/>
          <w:szCs w:val="28"/>
          <w:lang w:val="ru-RU"/>
        </w:rPr>
        <w:t>диплому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F6376" w:rsidRPr="00B51194">
        <w:rPr>
          <w:rFonts w:ascii="Times New Roman" w:hAnsi="Times New Roman"/>
          <w:sz w:val="28"/>
          <w:szCs w:val="28"/>
          <w:lang w:val="ru-RU"/>
        </w:rPr>
        <w:t>о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F6376" w:rsidRPr="00B51194">
        <w:rPr>
          <w:rFonts w:ascii="Times New Roman" w:hAnsi="Times New Roman"/>
          <w:sz w:val="28"/>
          <w:szCs w:val="28"/>
          <w:lang w:val="ru-RU"/>
        </w:rPr>
        <w:t>присуждении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51194">
        <w:rPr>
          <w:rFonts w:ascii="Times New Roman" w:hAnsi="Times New Roman"/>
          <w:sz w:val="28"/>
          <w:szCs w:val="28"/>
          <w:lang w:val="ru-RU"/>
        </w:rPr>
        <w:t>степени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51194" w:rsidRPr="00B51194">
        <w:rPr>
          <w:rFonts w:ascii="Times New Roman" w:hAnsi="Times New Roman"/>
          <w:sz w:val="28"/>
          <w:szCs w:val="28"/>
          <w:lang w:val="ru-RU"/>
        </w:rPr>
        <w:t>бакалавра</w:t>
      </w:r>
      <w:r w:rsidRPr="00B51194">
        <w:rPr>
          <w:rFonts w:ascii="Times New Roman" w:hAnsi="Times New Roman"/>
          <w:sz w:val="28"/>
          <w:szCs w:val="28"/>
          <w:lang w:val="ru-RU"/>
        </w:rPr>
        <w:t>.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7DFBBD21" w14:textId="3E75F805" w:rsidR="008E32CD" w:rsidRPr="001C2F11" w:rsidRDefault="008E32CD" w:rsidP="002B3C0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C2F11">
        <w:rPr>
          <w:rFonts w:ascii="Times New Roman" w:hAnsi="Times New Roman"/>
          <w:sz w:val="28"/>
          <w:szCs w:val="28"/>
          <w:lang w:val="ru-RU"/>
        </w:rPr>
        <w:t>Студенты,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не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выполнившие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программу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практики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по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уважительной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причине,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направляются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на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практику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вторично,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свободное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от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учебы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время.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Студенты,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не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выполнившие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программу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практики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без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уважительной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причины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или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получившие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по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её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итогам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неудовлетворительную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оценку,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53468" w:rsidRPr="001C2F11">
        <w:rPr>
          <w:rFonts w:ascii="Times New Roman" w:hAnsi="Times New Roman"/>
          <w:sz w:val="28"/>
          <w:szCs w:val="28"/>
          <w:lang w:val="ru-RU"/>
        </w:rPr>
        <w:t>считаются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53468" w:rsidRPr="001C2F11">
        <w:rPr>
          <w:rFonts w:ascii="Times New Roman" w:hAnsi="Times New Roman"/>
          <w:sz w:val="28"/>
          <w:szCs w:val="28"/>
          <w:lang w:val="ru-RU"/>
        </w:rPr>
        <w:t>имеющими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академическую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lastRenderedPageBreak/>
        <w:t>задолженность.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3D93840A" w14:textId="4C6369BF" w:rsidR="00663907" w:rsidRPr="001C2F11" w:rsidRDefault="008E32CD" w:rsidP="002329D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C2F11">
        <w:rPr>
          <w:rFonts w:ascii="Times New Roman" w:hAnsi="Times New Roman"/>
          <w:sz w:val="28"/>
          <w:szCs w:val="28"/>
          <w:lang w:val="ru-RU"/>
        </w:rPr>
        <w:t>Оценки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по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всем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видам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практик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приравниваются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к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оценкам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по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теоретическому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обучению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учитываются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при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подведении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итогов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общей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sz w:val="28"/>
          <w:szCs w:val="28"/>
          <w:lang w:val="ru-RU"/>
        </w:rPr>
        <w:t>усп</w:t>
      </w:r>
      <w:r w:rsidR="002329D3" w:rsidRPr="001C2F11">
        <w:rPr>
          <w:rFonts w:ascii="Times New Roman" w:hAnsi="Times New Roman"/>
          <w:sz w:val="28"/>
          <w:szCs w:val="28"/>
          <w:lang w:val="ru-RU"/>
        </w:rPr>
        <w:t>еваемости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329D3" w:rsidRPr="001C2F11">
        <w:rPr>
          <w:rFonts w:ascii="Times New Roman" w:hAnsi="Times New Roman"/>
          <w:sz w:val="28"/>
          <w:szCs w:val="28"/>
          <w:lang w:val="ru-RU"/>
        </w:rPr>
        <w:t>студентов.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5F3D4095" w14:textId="77777777" w:rsidR="002329D3" w:rsidRPr="001C2F11" w:rsidRDefault="002329D3" w:rsidP="002329D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4BE382DF" w14:textId="6EC6586A" w:rsidR="002329D3" w:rsidRPr="001C2F11" w:rsidRDefault="0055353F" w:rsidP="0003156D">
      <w:pPr>
        <w:pStyle w:val="1"/>
        <w:numPr>
          <w:ilvl w:val="0"/>
          <w:numId w:val="1"/>
        </w:numPr>
        <w:tabs>
          <w:tab w:val="left" w:pos="993"/>
        </w:tabs>
        <w:ind w:left="0" w:firstLine="720"/>
        <w:jc w:val="both"/>
        <w:rPr>
          <w:sz w:val="28"/>
          <w:szCs w:val="28"/>
          <w:lang w:val="ru-RU"/>
        </w:rPr>
      </w:pPr>
      <w:bookmarkStart w:id="24" w:name="_Toc478650199"/>
      <w:bookmarkStart w:id="25" w:name="_Toc132797882"/>
      <w:bookmarkStart w:id="26" w:name="_Toc160624913"/>
      <w:r w:rsidRPr="001C2F11">
        <w:rPr>
          <w:sz w:val="28"/>
          <w:szCs w:val="28"/>
          <w:lang w:val="ru-RU"/>
        </w:rPr>
        <w:t>Фонд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оценочных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средств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для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проведения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промежуточной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аттестации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обучающихся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по</w:t>
      </w:r>
      <w:r w:rsidR="00927A2D">
        <w:rPr>
          <w:sz w:val="28"/>
          <w:szCs w:val="28"/>
          <w:lang w:val="ru-RU"/>
        </w:rPr>
        <w:t xml:space="preserve"> </w:t>
      </w:r>
      <w:r w:rsidRPr="001C2F11">
        <w:rPr>
          <w:sz w:val="28"/>
          <w:szCs w:val="28"/>
          <w:lang w:val="ru-RU"/>
        </w:rPr>
        <w:t>практике</w:t>
      </w:r>
      <w:bookmarkEnd w:id="24"/>
      <w:bookmarkEnd w:id="25"/>
      <w:bookmarkEnd w:id="26"/>
    </w:p>
    <w:p w14:paraId="722090AE" w14:textId="53171984" w:rsidR="002329D3" w:rsidRPr="001C2F11" w:rsidRDefault="000C60C8" w:rsidP="00E74715">
      <w:pPr>
        <w:widowControl/>
        <w:overflowPunct w:val="0"/>
        <w:autoSpaceDE w:val="0"/>
        <w:autoSpaceDN w:val="0"/>
        <w:adjustRightInd w:val="0"/>
        <w:spacing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Перечень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компетенций,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формируемых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в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процессе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освоения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практики,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содержится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в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разделе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«3.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Перечень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планируемых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результатов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освоения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образовательной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программы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(перечень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компетенций)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с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указанием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индикаторов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их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достижения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и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планируемых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результатов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обучения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при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прохождении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практики</w:t>
      </w:r>
      <w:r w:rsidR="00E74715"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».</w:t>
      </w:r>
    </w:p>
    <w:p w14:paraId="665B6416" w14:textId="22E2313D" w:rsidR="0055353F" w:rsidRPr="001C2F11" w:rsidRDefault="0055353F" w:rsidP="0055353F">
      <w:pPr>
        <w:widowControl/>
        <w:overflowPunct w:val="0"/>
        <w:autoSpaceDE w:val="0"/>
        <w:autoSpaceDN w:val="0"/>
        <w:adjustRightInd w:val="0"/>
        <w:spacing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Формой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промежуточной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аттестации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является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зачет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1F6F70"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с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1F6F70"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выставлением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1F6F70"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оценки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Оценка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знаний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студентов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осуществляется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с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учетом:</w:t>
      </w:r>
    </w:p>
    <w:p w14:paraId="5B1B8A04" w14:textId="485B483B" w:rsidR="0055353F" w:rsidRPr="001C2F11" w:rsidRDefault="00663907" w:rsidP="0055353F">
      <w:pPr>
        <w:widowControl/>
        <w:overflowPunct w:val="0"/>
        <w:autoSpaceDE w:val="0"/>
        <w:autoSpaceDN w:val="0"/>
        <w:adjustRightInd w:val="0"/>
        <w:spacing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1C2F11">
        <w:rPr>
          <w:rFonts w:ascii="Times New Roman" w:eastAsia="Times New Roman" w:hAnsi="Times New Roman"/>
          <w:sz w:val="28"/>
          <w:szCs w:val="20"/>
          <w:lang w:val="ru-RU" w:eastAsia="ru-RU"/>
        </w:rPr>
        <w:t>–</w:t>
      </w:r>
      <w:r w:rsidR="00927A2D">
        <w:rPr>
          <w:rFonts w:ascii="Times New Roman" w:eastAsia="Times New Roman" w:hAnsi="Times New Roman"/>
          <w:sz w:val="28"/>
          <w:szCs w:val="20"/>
          <w:lang w:val="ru-RU" w:eastAsia="ru-RU"/>
        </w:rPr>
        <w:t xml:space="preserve"> </w:t>
      </w:r>
      <w:r w:rsidR="0055353F"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оценки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55353F"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за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55353F"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работу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55353F"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в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55353F"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процессе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55353F"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практики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55353F"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(до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55353F"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40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55353F"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баллов);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</w:p>
    <w:p w14:paraId="4A8A961E" w14:textId="744D0EC7" w:rsidR="0055353F" w:rsidRPr="001C2F11" w:rsidRDefault="00663907" w:rsidP="0055353F">
      <w:pPr>
        <w:widowControl/>
        <w:overflowPunct w:val="0"/>
        <w:autoSpaceDE w:val="0"/>
        <w:autoSpaceDN w:val="0"/>
        <w:adjustRightInd w:val="0"/>
        <w:spacing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1C2F11">
        <w:rPr>
          <w:rFonts w:ascii="Times New Roman" w:eastAsia="Times New Roman" w:hAnsi="Times New Roman"/>
          <w:sz w:val="28"/>
          <w:szCs w:val="20"/>
          <w:lang w:val="ru-RU" w:eastAsia="ru-RU"/>
        </w:rPr>
        <w:t>–</w:t>
      </w:r>
      <w:r w:rsidR="00927A2D">
        <w:rPr>
          <w:rFonts w:ascii="Times New Roman" w:eastAsia="Times New Roman" w:hAnsi="Times New Roman"/>
          <w:sz w:val="28"/>
          <w:szCs w:val="20"/>
          <w:lang w:val="ru-RU" w:eastAsia="ru-RU"/>
        </w:rPr>
        <w:t xml:space="preserve"> </w:t>
      </w:r>
      <w:r w:rsidR="0055353F"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оценки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55353F"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итоговых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55353F"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знаний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55353F"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в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55353F"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ходе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55353F"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зачета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55353F"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(до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55353F"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60</w:t>
      </w:r>
      <w:r w:rsidR="00927A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55353F" w:rsidRPr="001C2F11">
        <w:rPr>
          <w:rFonts w:ascii="Times New Roman" w:eastAsia="Times New Roman" w:hAnsi="Times New Roman"/>
          <w:sz w:val="28"/>
          <w:szCs w:val="28"/>
          <w:lang w:val="ru-RU" w:eastAsia="ru-RU"/>
        </w:rPr>
        <w:t>баллов).</w:t>
      </w:r>
    </w:p>
    <w:p w14:paraId="41ADCE7F" w14:textId="517C368A" w:rsidR="00C51C73" w:rsidRDefault="00C51C73" w:rsidP="00C51C73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val="ru-RU" w:eastAsia="ru-RU"/>
        </w:rPr>
      </w:pPr>
      <w:r w:rsidRPr="001C2F11">
        <w:rPr>
          <w:rFonts w:ascii="Times New Roman" w:eastAsia="Times New Roman" w:hAnsi="Times New Roman"/>
          <w:i/>
          <w:sz w:val="28"/>
          <w:szCs w:val="28"/>
          <w:lang w:val="ru-RU" w:eastAsia="ru-RU"/>
        </w:rPr>
        <w:t>Примеры</w:t>
      </w:r>
      <w:r w:rsidR="00927A2D">
        <w:rPr>
          <w:rFonts w:ascii="Times New Roman" w:eastAsia="Times New Roman" w:hAnsi="Times New Roman"/>
          <w:i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i/>
          <w:sz w:val="28"/>
          <w:szCs w:val="28"/>
          <w:lang w:val="ru-RU" w:eastAsia="ru-RU"/>
        </w:rPr>
        <w:t>оценочных</w:t>
      </w:r>
      <w:r w:rsidR="00927A2D">
        <w:rPr>
          <w:rFonts w:ascii="Times New Roman" w:eastAsia="Times New Roman" w:hAnsi="Times New Roman"/>
          <w:i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i/>
          <w:sz w:val="28"/>
          <w:szCs w:val="28"/>
          <w:lang w:val="ru-RU" w:eastAsia="ru-RU"/>
        </w:rPr>
        <w:t>средств:</w:t>
      </w:r>
      <w:r w:rsidR="00927A2D">
        <w:rPr>
          <w:rFonts w:ascii="Times New Roman" w:eastAsia="Times New Roman" w:hAnsi="Times New Roman"/>
          <w:i/>
          <w:sz w:val="28"/>
          <w:szCs w:val="28"/>
          <w:lang w:val="ru-RU" w:eastAsia="ru-RU"/>
        </w:rPr>
        <w:t xml:space="preserve"> </w:t>
      </w:r>
    </w:p>
    <w:tbl>
      <w:tblPr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3544"/>
        <w:gridCol w:w="4081"/>
      </w:tblGrid>
      <w:tr w:rsidR="00C51C73" w:rsidRPr="00856C45" w14:paraId="2A83CE45" w14:textId="77777777" w:rsidTr="00875641">
        <w:trPr>
          <w:trHeight w:val="47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7B08F" w14:textId="6C74C918" w:rsidR="00C51C73" w:rsidRPr="00AB3082" w:rsidRDefault="00C51C73" w:rsidP="00C51C73">
            <w:pPr>
              <w:ind w:right="45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AB3082">
              <w:rPr>
                <w:rFonts w:ascii="Times New Roman" w:hAnsi="Times New Roman"/>
                <w:b/>
                <w:lang w:val="ru-RU"/>
              </w:rPr>
              <w:t>Наименование</w:t>
            </w:r>
            <w:r w:rsidR="00927A2D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AB3082">
              <w:rPr>
                <w:rFonts w:ascii="Times New Roman" w:hAnsi="Times New Roman"/>
                <w:b/>
                <w:lang w:val="ru-RU"/>
              </w:rPr>
              <w:t>компетенции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304C" w14:textId="74E0BCE5" w:rsidR="00C51C73" w:rsidRPr="00AB3082" w:rsidRDefault="00C51C73" w:rsidP="00C51C73">
            <w:pPr>
              <w:ind w:right="45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AB3082">
              <w:rPr>
                <w:rFonts w:ascii="Times New Roman" w:hAnsi="Times New Roman"/>
                <w:b/>
                <w:lang w:val="ru-RU"/>
              </w:rPr>
              <w:t>Индикаторы</w:t>
            </w:r>
            <w:r w:rsidR="00927A2D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AB3082">
              <w:rPr>
                <w:rFonts w:ascii="Times New Roman" w:hAnsi="Times New Roman"/>
                <w:b/>
                <w:lang w:val="ru-RU"/>
              </w:rPr>
              <w:t>достижения</w:t>
            </w:r>
            <w:r w:rsidR="00927A2D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AB3082">
              <w:rPr>
                <w:rFonts w:ascii="Times New Roman" w:hAnsi="Times New Roman"/>
                <w:b/>
                <w:lang w:val="ru-RU"/>
              </w:rPr>
              <w:t>компетенции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29EFC" w14:textId="7EE118AC" w:rsidR="00C51C73" w:rsidRPr="00AB3082" w:rsidRDefault="00C51C73" w:rsidP="00C51C73">
            <w:pPr>
              <w:ind w:right="45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AB3082">
              <w:rPr>
                <w:rFonts w:ascii="Times New Roman" w:hAnsi="Times New Roman"/>
                <w:b/>
                <w:lang w:val="ru-RU"/>
              </w:rPr>
              <w:t>Типовые</w:t>
            </w:r>
            <w:r w:rsidR="00927A2D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AB3082">
              <w:rPr>
                <w:rFonts w:ascii="Times New Roman" w:hAnsi="Times New Roman"/>
                <w:b/>
                <w:lang w:val="ru-RU"/>
              </w:rPr>
              <w:t>(примерные)</w:t>
            </w:r>
            <w:r w:rsidR="00927A2D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AB3082">
              <w:rPr>
                <w:rFonts w:ascii="Times New Roman" w:hAnsi="Times New Roman"/>
                <w:b/>
                <w:lang w:val="ru-RU"/>
              </w:rPr>
              <w:t>задания</w:t>
            </w:r>
            <w:r w:rsidR="00927A2D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AB3082">
              <w:rPr>
                <w:rFonts w:ascii="Times New Roman" w:hAnsi="Times New Roman"/>
                <w:b/>
                <w:lang w:val="ru-RU"/>
              </w:rPr>
              <w:t>для</w:t>
            </w:r>
            <w:r w:rsidR="00927A2D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AB3082">
              <w:rPr>
                <w:rFonts w:ascii="Times New Roman" w:hAnsi="Times New Roman"/>
                <w:b/>
                <w:lang w:val="ru-RU"/>
              </w:rPr>
              <w:t>каждого</w:t>
            </w:r>
            <w:r w:rsidR="00927A2D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AB3082">
              <w:rPr>
                <w:rFonts w:ascii="Times New Roman" w:hAnsi="Times New Roman"/>
                <w:b/>
                <w:lang w:val="ru-RU"/>
              </w:rPr>
              <w:t>индикатора</w:t>
            </w:r>
            <w:r w:rsidR="00927A2D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AB3082">
              <w:rPr>
                <w:rFonts w:ascii="Times New Roman" w:hAnsi="Times New Roman"/>
                <w:b/>
                <w:lang w:val="ru-RU"/>
              </w:rPr>
              <w:t>достижения</w:t>
            </w:r>
            <w:r w:rsidR="00927A2D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AB3082">
              <w:rPr>
                <w:rFonts w:ascii="Times New Roman" w:hAnsi="Times New Roman"/>
                <w:b/>
                <w:lang w:val="ru-RU"/>
              </w:rPr>
              <w:t>компетенций</w:t>
            </w:r>
          </w:p>
          <w:p w14:paraId="45AA1F69" w14:textId="77777777" w:rsidR="00877592" w:rsidRPr="00AB3082" w:rsidRDefault="00877592" w:rsidP="00C51C73">
            <w:pPr>
              <w:ind w:right="45"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D1423C" w:rsidRPr="00856C45" w14:paraId="1E38FFD9" w14:textId="77777777" w:rsidTr="00875641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FFB7" w14:textId="4BC56A3B" w:rsidR="00D1423C" w:rsidRPr="00875641" w:rsidRDefault="00875641" w:rsidP="00D1423C">
            <w:pPr>
              <w:pStyle w:val="Default"/>
              <w:rPr>
                <w:sz w:val="22"/>
                <w:szCs w:val="22"/>
              </w:rPr>
            </w:pPr>
            <w:r w:rsidRPr="00875641">
              <w:rPr>
                <w:sz w:val="22"/>
                <w:szCs w:val="22"/>
                <w:lang w:eastAsia="ru-RU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 (ПКН-1)</w:t>
            </w:r>
          </w:p>
        </w:tc>
        <w:tc>
          <w:tcPr>
            <w:tcW w:w="3544" w:type="dxa"/>
          </w:tcPr>
          <w:p w14:paraId="41B8870F" w14:textId="77777777" w:rsidR="00875641" w:rsidRPr="00875641" w:rsidRDefault="00875641" w:rsidP="00875641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875641">
              <w:rPr>
                <w:rFonts w:ascii="Times New Roman" w:hAnsi="Times New Roman"/>
                <w:color w:val="000000"/>
                <w:lang w:val="ru-RU" w:eastAsia="ru-RU"/>
              </w:rP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14:paraId="5F222C74" w14:textId="77777777" w:rsidR="00875641" w:rsidRPr="00875641" w:rsidRDefault="00875641" w:rsidP="00875641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875641">
              <w:rPr>
                <w:rFonts w:ascii="Times New Roman" w:hAnsi="Times New Roman"/>
                <w:color w:val="000000"/>
                <w:lang w:val="ru-RU" w:eastAsia="ru-RU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14:paraId="6BED8AAA" w14:textId="3D104E75" w:rsidR="00D1423C" w:rsidRPr="00AB3082" w:rsidRDefault="00875641" w:rsidP="00875641">
            <w:pPr>
              <w:jc w:val="both"/>
              <w:rPr>
                <w:rFonts w:ascii="Times New Roman" w:hAnsi="Times New Roman"/>
                <w:lang w:val="ru-RU"/>
              </w:rPr>
            </w:pPr>
            <w:r w:rsidRPr="00875641">
              <w:rPr>
                <w:rFonts w:ascii="Times New Roman" w:hAnsi="Times New Roman"/>
                <w:color w:val="000000"/>
                <w:lang w:val="ru-RU" w:eastAsia="ru-RU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1EDD" w14:textId="34B99BAF" w:rsidR="00D1423C" w:rsidRPr="00AB3082" w:rsidRDefault="00D1423C" w:rsidP="00D1423C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AB3082">
              <w:rPr>
                <w:rFonts w:ascii="Times New Roman" w:hAnsi="Times New Roman"/>
                <w:b/>
                <w:bCs/>
                <w:lang w:val="ru-RU" w:eastAsia="ru-RU"/>
              </w:rPr>
              <w:t>Задание</w:t>
            </w:r>
            <w:r w:rsidR="00927A2D">
              <w:rPr>
                <w:rFonts w:ascii="Times New Roman" w:hAnsi="Times New Roman"/>
                <w:b/>
                <w:bCs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b/>
                <w:bCs/>
                <w:lang w:val="ru-RU" w:eastAsia="ru-RU"/>
              </w:rPr>
              <w:t>1.</w:t>
            </w:r>
          </w:p>
          <w:p w14:paraId="5FA9BCC8" w14:textId="6A06F6ED" w:rsidR="00D1423C" w:rsidRPr="00AB3082" w:rsidRDefault="00D1423C" w:rsidP="00D1423C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lang w:val="ru-RU" w:eastAsia="ru-RU"/>
              </w:rPr>
            </w:pPr>
            <w:r w:rsidRPr="00AB3082">
              <w:rPr>
                <w:rFonts w:ascii="Times New Roman" w:hAnsi="Times New Roman"/>
                <w:lang w:val="ru-RU" w:eastAsia="ru-RU"/>
              </w:rPr>
              <w:t>Общее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ознакомление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с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организацией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деятельности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профильной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организации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–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базы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практики,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ее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уставом,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целями,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задачами,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структурой,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органами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управления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в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организации,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функциями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подразделений,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коллегиальными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органами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</w:p>
          <w:p w14:paraId="6F936B82" w14:textId="77777777" w:rsidR="00AB3082" w:rsidRPr="00AB3082" w:rsidRDefault="00AB3082" w:rsidP="00D1423C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lang w:val="ru-RU" w:eastAsia="ru-RU"/>
              </w:rPr>
            </w:pPr>
          </w:p>
          <w:p w14:paraId="42C027FF" w14:textId="1BA4DE50" w:rsidR="00D1423C" w:rsidRPr="00AB3082" w:rsidRDefault="00D1423C" w:rsidP="00D1423C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AB3082">
              <w:rPr>
                <w:rFonts w:ascii="Times New Roman" w:hAnsi="Times New Roman"/>
                <w:b/>
                <w:bCs/>
                <w:lang w:val="ru-RU" w:eastAsia="ru-RU"/>
              </w:rPr>
              <w:t>Задание</w:t>
            </w:r>
            <w:r w:rsidR="00927A2D">
              <w:rPr>
                <w:rFonts w:ascii="Times New Roman" w:hAnsi="Times New Roman"/>
                <w:b/>
                <w:bCs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b/>
                <w:bCs/>
                <w:lang w:val="ru-RU" w:eastAsia="ru-RU"/>
              </w:rPr>
              <w:t>2.</w:t>
            </w:r>
          </w:p>
          <w:p w14:paraId="60CB279E" w14:textId="2336C541" w:rsidR="00D1423C" w:rsidRPr="00AB3082" w:rsidRDefault="00D1423C" w:rsidP="00D1423C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lang w:val="ru-RU" w:eastAsia="ru-RU"/>
              </w:rPr>
            </w:pPr>
            <w:r w:rsidRPr="00AB3082">
              <w:rPr>
                <w:rFonts w:ascii="Times New Roman" w:hAnsi="Times New Roman"/>
                <w:lang w:val="ru-RU" w:eastAsia="ru-RU"/>
              </w:rPr>
              <w:t>Приобретать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умения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навыки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профессионального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поведения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в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процессе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трудовой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деятельности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по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избранной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специальности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в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организации;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</w:p>
          <w:p w14:paraId="6CBBCB43" w14:textId="77777777" w:rsidR="00D1423C" w:rsidRPr="00AB3082" w:rsidRDefault="00D1423C" w:rsidP="00D1423C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lang w:val="ru-RU" w:eastAsia="ru-RU"/>
              </w:rPr>
            </w:pPr>
          </w:p>
          <w:p w14:paraId="7B71B4A2" w14:textId="77777777" w:rsidR="00D1423C" w:rsidRPr="00AB3082" w:rsidRDefault="00D1423C" w:rsidP="00D1423C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lang w:val="ru-RU" w:eastAsia="ru-RU"/>
              </w:rPr>
            </w:pPr>
          </w:p>
          <w:p w14:paraId="642C781E" w14:textId="5C48C628" w:rsidR="00D1423C" w:rsidRPr="00AB3082" w:rsidRDefault="00D1423C" w:rsidP="00D1423C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AB3082">
              <w:rPr>
                <w:rFonts w:ascii="Times New Roman" w:hAnsi="Times New Roman"/>
                <w:b/>
                <w:bCs/>
                <w:lang w:val="ru-RU" w:eastAsia="ru-RU"/>
              </w:rPr>
              <w:t>Задание</w:t>
            </w:r>
            <w:r w:rsidR="00927A2D">
              <w:rPr>
                <w:rFonts w:ascii="Times New Roman" w:hAnsi="Times New Roman"/>
                <w:b/>
                <w:bCs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b/>
                <w:bCs/>
                <w:lang w:val="ru-RU" w:eastAsia="ru-RU"/>
              </w:rPr>
              <w:t>3.</w:t>
            </w:r>
          </w:p>
          <w:p w14:paraId="548C1CC8" w14:textId="79573B69" w:rsidR="00D1423C" w:rsidRPr="00AB3082" w:rsidRDefault="00D1423C" w:rsidP="00D1423C">
            <w:pPr>
              <w:pStyle w:val="Default"/>
              <w:rPr>
                <w:sz w:val="22"/>
                <w:szCs w:val="22"/>
              </w:rPr>
            </w:pPr>
            <w:r w:rsidRPr="00AB3082">
              <w:rPr>
                <w:sz w:val="22"/>
                <w:szCs w:val="22"/>
                <w:lang w:eastAsia="ru-RU"/>
              </w:rPr>
              <w:t>Осуществлять</w:t>
            </w:r>
            <w:r w:rsidR="00927A2D">
              <w:rPr>
                <w:sz w:val="22"/>
                <w:szCs w:val="22"/>
                <w:lang w:eastAsia="ru-RU"/>
              </w:rPr>
              <w:t xml:space="preserve"> </w:t>
            </w:r>
            <w:r w:rsidRPr="00AB3082">
              <w:rPr>
                <w:sz w:val="22"/>
                <w:szCs w:val="22"/>
                <w:lang w:eastAsia="ru-RU"/>
              </w:rPr>
              <w:t>сбор,</w:t>
            </w:r>
            <w:r w:rsidR="00927A2D">
              <w:rPr>
                <w:sz w:val="22"/>
                <w:szCs w:val="22"/>
                <w:lang w:eastAsia="ru-RU"/>
              </w:rPr>
              <w:t xml:space="preserve"> </w:t>
            </w:r>
            <w:r w:rsidRPr="00AB3082">
              <w:rPr>
                <w:sz w:val="22"/>
                <w:szCs w:val="22"/>
                <w:lang w:eastAsia="ru-RU"/>
              </w:rPr>
              <w:t>систематизацию</w:t>
            </w:r>
            <w:r w:rsidR="00927A2D">
              <w:rPr>
                <w:sz w:val="22"/>
                <w:szCs w:val="22"/>
                <w:lang w:eastAsia="ru-RU"/>
              </w:rPr>
              <w:t xml:space="preserve"> </w:t>
            </w:r>
            <w:r w:rsidRPr="00AB3082">
              <w:rPr>
                <w:sz w:val="22"/>
                <w:szCs w:val="22"/>
                <w:lang w:eastAsia="ru-RU"/>
              </w:rPr>
              <w:t>и</w:t>
            </w:r>
            <w:r w:rsidR="00927A2D">
              <w:rPr>
                <w:sz w:val="22"/>
                <w:szCs w:val="22"/>
                <w:lang w:eastAsia="ru-RU"/>
              </w:rPr>
              <w:t xml:space="preserve"> </w:t>
            </w:r>
            <w:r w:rsidRPr="00AB3082">
              <w:rPr>
                <w:sz w:val="22"/>
                <w:szCs w:val="22"/>
                <w:lang w:eastAsia="ru-RU"/>
              </w:rPr>
              <w:t>анализ</w:t>
            </w:r>
            <w:r w:rsidR="00927A2D">
              <w:rPr>
                <w:sz w:val="22"/>
                <w:szCs w:val="22"/>
                <w:lang w:eastAsia="ru-RU"/>
              </w:rPr>
              <w:t xml:space="preserve"> </w:t>
            </w:r>
            <w:r w:rsidRPr="00AB3082">
              <w:rPr>
                <w:sz w:val="22"/>
                <w:szCs w:val="22"/>
                <w:lang w:eastAsia="ru-RU"/>
              </w:rPr>
              <w:t>материалов,</w:t>
            </w:r>
            <w:r w:rsidR="00927A2D">
              <w:rPr>
                <w:sz w:val="22"/>
                <w:szCs w:val="22"/>
                <w:lang w:eastAsia="ru-RU"/>
              </w:rPr>
              <w:t xml:space="preserve"> </w:t>
            </w:r>
            <w:r w:rsidRPr="00AB3082">
              <w:rPr>
                <w:sz w:val="22"/>
                <w:szCs w:val="22"/>
                <w:lang w:eastAsia="ru-RU"/>
              </w:rPr>
              <w:t>необходимых</w:t>
            </w:r>
            <w:r w:rsidR="00927A2D">
              <w:rPr>
                <w:sz w:val="22"/>
                <w:szCs w:val="22"/>
                <w:lang w:eastAsia="ru-RU"/>
              </w:rPr>
              <w:t xml:space="preserve"> </w:t>
            </w:r>
            <w:r w:rsidRPr="00AB3082">
              <w:rPr>
                <w:sz w:val="22"/>
                <w:szCs w:val="22"/>
                <w:lang w:eastAsia="ru-RU"/>
              </w:rPr>
              <w:t>для</w:t>
            </w:r>
            <w:r w:rsidR="00927A2D">
              <w:rPr>
                <w:sz w:val="22"/>
                <w:szCs w:val="22"/>
                <w:lang w:eastAsia="ru-RU"/>
              </w:rPr>
              <w:t xml:space="preserve"> </w:t>
            </w:r>
            <w:r w:rsidRPr="00AB3082">
              <w:rPr>
                <w:sz w:val="22"/>
                <w:szCs w:val="22"/>
                <w:lang w:eastAsia="ru-RU"/>
              </w:rPr>
              <w:t>подготовки</w:t>
            </w:r>
            <w:r w:rsidR="00927A2D">
              <w:rPr>
                <w:sz w:val="22"/>
                <w:szCs w:val="22"/>
                <w:lang w:eastAsia="ru-RU"/>
              </w:rPr>
              <w:t xml:space="preserve"> </w:t>
            </w:r>
            <w:r w:rsidRPr="00AB3082">
              <w:rPr>
                <w:sz w:val="22"/>
                <w:szCs w:val="22"/>
                <w:lang w:eastAsia="ru-RU"/>
              </w:rPr>
              <w:t>отчёта</w:t>
            </w:r>
            <w:r w:rsidR="00927A2D">
              <w:rPr>
                <w:sz w:val="22"/>
                <w:szCs w:val="22"/>
                <w:lang w:eastAsia="ru-RU"/>
              </w:rPr>
              <w:t xml:space="preserve"> </w:t>
            </w:r>
            <w:r w:rsidRPr="00AB3082">
              <w:rPr>
                <w:sz w:val="22"/>
                <w:szCs w:val="22"/>
                <w:lang w:eastAsia="ru-RU"/>
              </w:rPr>
              <w:t>по</w:t>
            </w:r>
            <w:r w:rsidR="00927A2D">
              <w:rPr>
                <w:sz w:val="22"/>
                <w:szCs w:val="22"/>
                <w:lang w:eastAsia="ru-RU"/>
              </w:rPr>
              <w:t xml:space="preserve"> </w:t>
            </w:r>
            <w:r w:rsidRPr="00AB3082">
              <w:rPr>
                <w:sz w:val="22"/>
                <w:szCs w:val="22"/>
                <w:lang w:eastAsia="ru-RU"/>
              </w:rPr>
              <w:t>учебной</w:t>
            </w:r>
            <w:r w:rsidR="00927A2D">
              <w:rPr>
                <w:sz w:val="22"/>
                <w:szCs w:val="22"/>
                <w:lang w:eastAsia="ru-RU"/>
              </w:rPr>
              <w:t xml:space="preserve"> </w:t>
            </w:r>
            <w:r w:rsidRPr="00AB3082">
              <w:rPr>
                <w:sz w:val="22"/>
                <w:szCs w:val="22"/>
                <w:lang w:eastAsia="ru-RU"/>
              </w:rPr>
              <w:t>практике.</w:t>
            </w:r>
            <w:r w:rsidR="00927A2D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D1423C" w:rsidRPr="00856C45" w14:paraId="59D6D7FE" w14:textId="77777777" w:rsidTr="00875641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DD7C" w14:textId="2110F1D2" w:rsidR="00D1423C" w:rsidRPr="00AB3082" w:rsidRDefault="00875641" w:rsidP="00D1423C">
            <w:pPr>
              <w:contextualSpacing/>
              <w:rPr>
                <w:rFonts w:ascii="Times New Roman" w:hAnsi="Times New Roman"/>
                <w:lang w:val="ru-RU"/>
              </w:rPr>
            </w:pPr>
            <w:r w:rsidRPr="00875641">
              <w:rPr>
                <w:rFonts w:ascii="Times New Roman" w:hAnsi="Times New Roman"/>
                <w:lang w:val="ru-RU" w:eastAsia="ru-RU"/>
              </w:rPr>
              <w:t xml:space="preserve">Способность предлагать решения </w:t>
            </w:r>
            <w:r w:rsidRPr="00875641">
              <w:rPr>
                <w:rFonts w:ascii="Times New Roman" w:hAnsi="Times New Roman"/>
                <w:lang w:val="ru-RU" w:eastAsia="ru-RU"/>
              </w:rPr>
              <w:lastRenderedPageBreak/>
              <w:t>профессиональных задач в меняющихся финансово-экономических условиях (ПКН-6)</w:t>
            </w:r>
          </w:p>
        </w:tc>
        <w:tc>
          <w:tcPr>
            <w:tcW w:w="3544" w:type="dxa"/>
            <w:shd w:val="clear" w:color="auto" w:fill="auto"/>
          </w:tcPr>
          <w:p w14:paraId="46F51AD5" w14:textId="77777777" w:rsidR="00875641" w:rsidRPr="00875641" w:rsidRDefault="00875641" w:rsidP="0087564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75641">
              <w:rPr>
                <w:rFonts w:ascii="Times New Roman" w:hAnsi="Times New Roman"/>
                <w:lang w:val="ru-RU" w:eastAsia="ru-RU"/>
              </w:rPr>
              <w:lastRenderedPageBreak/>
              <w:t xml:space="preserve">1. Понимает содержание и логику проведения анализа деятельности </w:t>
            </w:r>
            <w:r w:rsidRPr="00875641">
              <w:rPr>
                <w:rFonts w:ascii="Times New Roman" w:hAnsi="Times New Roman"/>
                <w:lang w:val="ru-RU" w:eastAsia="ru-RU"/>
              </w:rPr>
              <w:lastRenderedPageBreak/>
              <w:t>экономического субъекта, приемы обоснования оперативных, тактических и стратегических управленческих решений</w:t>
            </w:r>
          </w:p>
          <w:p w14:paraId="66280FBA" w14:textId="44133439" w:rsidR="00D1423C" w:rsidRPr="00AB3082" w:rsidRDefault="00875641" w:rsidP="00875641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875641">
              <w:rPr>
                <w:rFonts w:ascii="Times New Roman" w:hAnsi="Times New Roman"/>
                <w:lang w:val="ru-RU" w:eastAsia="ru-RU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7BF39" w14:textId="19178DC1" w:rsidR="00D1423C" w:rsidRPr="00AB3082" w:rsidRDefault="00D1423C" w:rsidP="00D1423C">
            <w:pPr>
              <w:jc w:val="both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AB3082">
              <w:rPr>
                <w:rFonts w:ascii="Times New Roman" w:hAnsi="Times New Roman"/>
                <w:b/>
                <w:bCs/>
                <w:lang w:val="ru-RU" w:eastAsia="ru-RU"/>
              </w:rPr>
              <w:lastRenderedPageBreak/>
              <w:t>Задание</w:t>
            </w:r>
            <w:r w:rsidR="00927A2D">
              <w:rPr>
                <w:rFonts w:ascii="Times New Roman" w:hAnsi="Times New Roman"/>
                <w:b/>
                <w:bCs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b/>
                <w:bCs/>
                <w:lang w:val="ru-RU" w:eastAsia="ru-RU"/>
              </w:rPr>
              <w:t>1.</w:t>
            </w:r>
          </w:p>
          <w:p w14:paraId="343FAF58" w14:textId="4426DF72" w:rsidR="00D1423C" w:rsidRPr="00AB3082" w:rsidRDefault="00D1423C" w:rsidP="00D1423C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AB3082">
              <w:rPr>
                <w:rFonts w:ascii="Times New Roman" w:hAnsi="Times New Roman"/>
                <w:lang w:val="ru-RU" w:eastAsia="ru-RU"/>
              </w:rPr>
              <w:t>Ознакомиться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с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уставными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lastRenderedPageBreak/>
              <w:t>нормативными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документами,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регламентирующими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производственно-хозяйственную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управленческую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деятельность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организации;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</w:p>
          <w:p w14:paraId="0E6C4FD8" w14:textId="79D838F7" w:rsidR="00D1423C" w:rsidRPr="00AB3082" w:rsidRDefault="00D1423C" w:rsidP="00D1423C">
            <w:pPr>
              <w:jc w:val="both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AB3082">
              <w:rPr>
                <w:rFonts w:ascii="Times New Roman" w:hAnsi="Times New Roman"/>
                <w:b/>
                <w:bCs/>
                <w:lang w:val="ru-RU" w:eastAsia="ru-RU"/>
              </w:rPr>
              <w:t>Задание</w:t>
            </w:r>
            <w:r w:rsidR="00927A2D">
              <w:rPr>
                <w:rFonts w:ascii="Times New Roman" w:hAnsi="Times New Roman"/>
                <w:b/>
                <w:bCs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b/>
                <w:bCs/>
                <w:lang w:val="ru-RU" w:eastAsia="ru-RU"/>
              </w:rPr>
              <w:t>2.</w:t>
            </w:r>
          </w:p>
          <w:p w14:paraId="06AA99B1" w14:textId="67C250DF" w:rsidR="00D1423C" w:rsidRPr="00AB3082" w:rsidRDefault="00D1423C" w:rsidP="00D1423C">
            <w:pPr>
              <w:pStyle w:val="Default"/>
              <w:contextualSpacing/>
              <w:rPr>
                <w:sz w:val="22"/>
                <w:szCs w:val="22"/>
              </w:rPr>
            </w:pPr>
            <w:r w:rsidRPr="00AB3082">
              <w:rPr>
                <w:sz w:val="22"/>
                <w:szCs w:val="22"/>
                <w:lang w:eastAsia="ru-RU"/>
              </w:rPr>
              <w:t>Изучить</w:t>
            </w:r>
            <w:r w:rsidR="00927A2D">
              <w:rPr>
                <w:sz w:val="22"/>
                <w:szCs w:val="22"/>
                <w:lang w:eastAsia="ru-RU"/>
              </w:rPr>
              <w:t xml:space="preserve"> </w:t>
            </w:r>
            <w:r w:rsidRPr="00AB3082">
              <w:rPr>
                <w:sz w:val="22"/>
                <w:szCs w:val="22"/>
                <w:lang w:eastAsia="ru-RU"/>
              </w:rPr>
              <w:t>отраслевые</w:t>
            </w:r>
            <w:r w:rsidR="00927A2D">
              <w:rPr>
                <w:sz w:val="22"/>
                <w:szCs w:val="22"/>
                <w:lang w:eastAsia="ru-RU"/>
              </w:rPr>
              <w:t xml:space="preserve"> </w:t>
            </w:r>
            <w:r w:rsidRPr="00AB3082">
              <w:rPr>
                <w:sz w:val="22"/>
                <w:szCs w:val="22"/>
                <w:lang w:eastAsia="ru-RU"/>
              </w:rPr>
              <w:t>особенности</w:t>
            </w:r>
            <w:r w:rsidR="00927A2D">
              <w:rPr>
                <w:sz w:val="22"/>
                <w:szCs w:val="22"/>
                <w:lang w:eastAsia="ru-RU"/>
              </w:rPr>
              <w:t xml:space="preserve"> </w:t>
            </w:r>
            <w:r w:rsidRPr="00AB3082">
              <w:rPr>
                <w:sz w:val="22"/>
                <w:szCs w:val="22"/>
                <w:lang w:eastAsia="ru-RU"/>
              </w:rPr>
              <w:t>функционирования</w:t>
            </w:r>
            <w:r w:rsidR="00927A2D">
              <w:rPr>
                <w:sz w:val="22"/>
                <w:szCs w:val="22"/>
                <w:lang w:eastAsia="ru-RU"/>
              </w:rPr>
              <w:t xml:space="preserve"> </w:t>
            </w:r>
            <w:r w:rsidRPr="00AB3082">
              <w:rPr>
                <w:sz w:val="22"/>
                <w:szCs w:val="22"/>
                <w:lang w:eastAsia="ru-RU"/>
              </w:rPr>
              <w:t>организации,</w:t>
            </w:r>
            <w:r w:rsidR="00927A2D">
              <w:rPr>
                <w:sz w:val="22"/>
                <w:szCs w:val="22"/>
                <w:lang w:eastAsia="ru-RU"/>
              </w:rPr>
              <w:t xml:space="preserve"> </w:t>
            </w:r>
            <w:r w:rsidRPr="00AB3082">
              <w:rPr>
                <w:sz w:val="22"/>
                <w:szCs w:val="22"/>
                <w:lang w:eastAsia="ru-RU"/>
              </w:rPr>
              <w:t>оценить</w:t>
            </w:r>
            <w:r w:rsidR="00927A2D">
              <w:rPr>
                <w:sz w:val="22"/>
                <w:szCs w:val="22"/>
                <w:lang w:eastAsia="ru-RU"/>
              </w:rPr>
              <w:t xml:space="preserve"> </w:t>
            </w:r>
            <w:r w:rsidRPr="00AB3082">
              <w:rPr>
                <w:sz w:val="22"/>
                <w:szCs w:val="22"/>
                <w:lang w:eastAsia="ru-RU"/>
              </w:rPr>
              <w:t>экономические</w:t>
            </w:r>
            <w:r w:rsidR="00927A2D">
              <w:rPr>
                <w:sz w:val="22"/>
                <w:szCs w:val="22"/>
                <w:lang w:eastAsia="ru-RU"/>
              </w:rPr>
              <w:t xml:space="preserve"> </w:t>
            </w:r>
            <w:r w:rsidRPr="00AB3082">
              <w:rPr>
                <w:sz w:val="22"/>
                <w:szCs w:val="22"/>
                <w:lang w:eastAsia="ru-RU"/>
              </w:rPr>
              <w:t>показатели</w:t>
            </w:r>
            <w:r w:rsidR="00927A2D">
              <w:rPr>
                <w:sz w:val="22"/>
                <w:szCs w:val="22"/>
                <w:lang w:eastAsia="ru-RU"/>
              </w:rPr>
              <w:t xml:space="preserve"> </w:t>
            </w:r>
            <w:r w:rsidRPr="00AB3082">
              <w:rPr>
                <w:sz w:val="22"/>
                <w:szCs w:val="22"/>
                <w:lang w:eastAsia="ru-RU"/>
              </w:rPr>
              <w:t>деятельности</w:t>
            </w:r>
            <w:r w:rsidR="00927A2D">
              <w:rPr>
                <w:sz w:val="22"/>
                <w:szCs w:val="22"/>
                <w:lang w:eastAsia="ru-RU"/>
              </w:rPr>
              <w:t xml:space="preserve"> </w:t>
            </w:r>
            <w:r w:rsidRPr="00AB3082">
              <w:rPr>
                <w:sz w:val="22"/>
                <w:szCs w:val="22"/>
                <w:lang w:eastAsia="ru-RU"/>
              </w:rPr>
              <w:t>организации.</w:t>
            </w:r>
            <w:r w:rsidR="00927A2D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AB3082" w:rsidRPr="00856C45" w14:paraId="52A5226A" w14:textId="77777777" w:rsidTr="00875641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210E" w14:textId="1B60CCC1" w:rsidR="00AB3082" w:rsidRPr="00AB3082" w:rsidRDefault="00875641" w:rsidP="00AB3082">
            <w:pPr>
              <w:jc w:val="both"/>
              <w:rPr>
                <w:rStyle w:val="FontStyle12"/>
                <w:sz w:val="22"/>
                <w:szCs w:val="22"/>
                <w:lang w:val="ru-RU"/>
              </w:rPr>
            </w:pPr>
            <w:r w:rsidRPr="00875641">
              <w:rPr>
                <w:rFonts w:ascii="Times New Roman" w:hAnsi="Times New Roman"/>
                <w:lang w:val="ru-RU"/>
              </w:rPr>
              <w:lastRenderedPageBreak/>
              <w:t>Способность анализировать бизнес-процессы и бизнес-модели, обосновывать пути их оптимизации с использованием современных информационных технологий (ПКП-1)</w:t>
            </w:r>
          </w:p>
        </w:tc>
        <w:tc>
          <w:tcPr>
            <w:tcW w:w="3544" w:type="dxa"/>
            <w:shd w:val="clear" w:color="auto" w:fill="auto"/>
          </w:tcPr>
          <w:p w14:paraId="7E4EB82C" w14:textId="77777777" w:rsidR="00875641" w:rsidRPr="00875641" w:rsidRDefault="00875641" w:rsidP="0087564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75641">
              <w:rPr>
                <w:rFonts w:ascii="Times New Roman" w:hAnsi="Times New Roman"/>
                <w:lang w:val="ru-RU" w:eastAsia="ru-RU"/>
              </w:rPr>
              <w:t>1. Анализирует бизнес-процессы экономических субъектов, рассчитывает и интерпретирует показатели их деятельности.</w:t>
            </w:r>
          </w:p>
          <w:p w14:paraId="45D9A2F3" w14:textId="77777777" w:rsidR="00875641" w:rsidRDefault="00875641" w:rsidP="00875641">
            <w:pPr>
              <w:jc w:val="both"/>
              <w:rPr>
                <w:rFonts w:ascii="Times New Roman" w:hAnsi="Times New Roman"/>
                <w:lang w:val="ru-RU" w:eastAsia="ru-RU"/>
              </w:rPr>
            </w:pPr>
          </w:p>
          <w:p w14:paraId="1A419A5C" w14:textId="77777777" w:rsidR="00875641" w:rsidRDefault="00875641" w:rsidP="00875641">
            <w:pPr>
              <w:jc w:val="both"/>
              <w:rPr>
                <w:rFonts w:ascii="Times New Roman" w:hAnsi="Times New Roman"/>
                <w:lang w:val="ru-RU" w:eastAsia="ru-RU"/>
              </w:rPr>
            </w:pPr>
          </w:p>
          <w:p w14:paraId="03DEAA3C" w14:textId="77777777" w:rsidR="00875641" w:rsidRDefault="00875641" w:rsidP="00875641">
            <w:pPr>
              <w:jc w:val="both"/>
              <w:rPr>
                <w:rFonts w:ascii="Times New Roman" w:hAnsi="Times New Roman"/>
                <w:lang w:val="ru-RU" w:eastAsia="ru-RU"/>
              </w:rPr>
            </w:pPr>
          </w:p>
          <w:p w14:paraId="714161AC" w14:textId="2A045932" w:rsidR="00AB3082" w:rsidRPr="00AB3082" w:rsidRDefault="00875641" w:rsidP="0087564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75641">
              <w:rPr>
                <w:rFonts w:ascii="Times New Roman" w:hAnsi="Times New Roman"/>
                <w:lang w:val="ru-RU" w:eastAsia="ru-RU"/>
              </w:rPr>
              <w:t>2. Владеет навыками аналитического обоснования путей оптимизации бизнес-моделей организаций с использованием современных информационных технологий.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A2D63" w14:textId="1D04B3EC" w:rsidR="00AB3082" w:rsidRPr="00AB3082" w:rsidRDefault="00AB3082" w:rsidP="00AB3082">
            <w:pPr>
              <w:jc w:val="both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AB3082">
              <w:rPr>
                <w:rFonts w:ascii="Times New Roman" w:hAnsi="Times New Roman"/>
                <w:b/>
                <w:bCs/>
                <w:lang w:val="ru-RU" w:eastAsia="ru-RU"/>
              </w:rPr>
              <w:t>Задание</w:t>
            </w:r>
            <w:r w:rsidR="00927A2D">
              <w:rPr>
                <w:rFonts w:ascii="Times New Roman" w:hAnsi="Times New Roman"/>
                <w:b/>
                <w:bCs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b/>
                <w:bCs/>
                <w:lang w:val="ru-RU" w:eastAsia="ru-RU"/>
              </w:rPr>
              <w:t>1.</w:t>
            </w:r>
          </w:p>
          <w:p w14:paraId="066C1DB6" w14:textId="613D5B4D" w:rsidR="00AB3082" w:rsidRPr="00AB3082" w:rsidRDefault="00AB3082" w:rsidP="00AB3082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AB3082">
              <w:rPr>
                <w:rFonts w:ascii="Times New Roman" w:hAnsi="Times New Roman"/>
                <w:lang w:val="ru-RU" w:eastAsia="ru-RU"/>
              </w:rPr>
              <w:t>Ознакомиться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с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уставными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нормативными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документами,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регламентирующими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производственно-хозяйственную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и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управленческую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деятельность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lang w:val="ru-RU" w:eastAsia="ru-RU"/>
              </w:rPr>
              <w:t>организации;</w:t>
            </w:r>
            <w:r w:rsidR="00927A2D">
              <w:rPr>
                <w:rFonts w:ascii="Times New Roman" w:hAnsi="Times New Roman"/>
                <w:lang w:val="ru-RU" w:eastAsia="ru-RU"/>
              </w:rPr>
              <w:t xml:space="preserve"> </w:t>
            </w:r>
          </w:p>
          <w:p w14:paraId="7CBC946C" w14:textId="77777777" w:rsidR="00AB3082" w:rsidRPr="00AB3082" w:rsidRDefault="00AB3082" w:rsidP="00AB3082">
            <w:pPr>
              <w:jc w:val="both"/>
              <w:rPr>
                <w:rFonts w:ascii="Times New Roman" w:hAnsi="Times New Roman"/>
                <w:lang w:val="ru-RU" w:eastAsia="ru-RU"/>
              </w:rPr>
            </w:pPr>
          </w:p>
          <w:p w14:paraId="574E4E9D" w14:textId="1BC20AFD" w:rsidR="00AB3082" w:rsidRPr="00AB3082" w:rsidRDefault="00AB3082" w:rsidP="00AB3082">
            <w:pPr>
              <w:jc w:val="both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AB3082">
              <w:rPr>
                <w:rFonts w:ascii="Times New Roman" w:hAnsi="Times New Roman"/>
                <w:b/>
                <w:bCs/>
                <w:lang w:val="ru-RU" w:eastAsia="ru-RU"/>
              </w:rPr>
              <w:t>Задание</w:t>
            </w:r>
            <w:r w:rsidR="00927A2D">
              <w:rPr>
                <w:rFonts w:ascii="Times New Roman" w:hAnsi="Times New Roman"/>
                <w:b/>
                <w:bCs/>
                <w:lang w:val="ru-RU" w:eastAsia="ru-RU"/>
              </w:rPr>
              <w:t xml:space="preserve"> </w:t>
            </w:r>
            <w:r w:rsidRPr="00AB3082">
              <w:rPr>
                <w:rFonts w:ascii="Times New Roman" w:hAnsi="Times New Roman"/>
                <w:b/>
                <w:bCs/>
                <w:lang w:val="ru-RU" w:eastAsia="ru-RU"/>
              </w:rPr>
              <w:t>2.</w:t>
            </w:r>
          </w:p>
          <w:p w14:paraId="368976F3" w14:textId="743011C8" w:rsidR="00AB3082" w:rsidRPr="00AB3082" w:rsidRDefault="00AB3082" w:rsidP="00AB3082">
            <w:pPr>
              <w:pStyle w:val="Default"/>
              <w:rPr>
                <w:sz w:val="22"/>
                <w:szCs w:val="22"/>
              </w:rPr>
            </w:pPr>
            <w:r w:rsidRPr="00AB3082">
              <w:rPr>
                <w:sz w:val="22"/>
                <w:szCs w:val="22"/>
                <w:lang w:eastAsia="ru-RU"/>
              </w:rPr>
              <w:t>Изучить</w:t>
            </w:r>
            <w:r w:rsidR="00927A2D">
              <w:rPr>
                <w:sz w:val="22"/>
                <w:szCs w:val="22"/>
                <w:lang w:eastAsia="ru-RU"/>
              </w:rPr>
              <w:t xml:space="preserve"> </w:t>
            </w:r>
            <w:r w:rsidRPr="00AB3082">
              <w:rPr>
                <w:sz w:val="22"/>
                <w:szCs w:val="22"/>
                <w:lang w:eastAsia="ru-RU"/>
              </w:rPr>
              <w:t>отраслевые</w:t>
            </w:r>
            <w:r w:rsidR="00927A2D">
              <w:rPr>
                <w:sz w:val="22"/>
                <w:szCs w:val="22"/>
                <w:lang w:eastAsia="ru-RU"/>
              </w:rPr>
              <w:t xml:space="preserve"> </w:t>
            </w:r>
            <w:r w:rsidRPr="00AB3082">
              <w:rPr>
                <w:sz w:val="22"/>
                <w:szCs w:val="22"/>
                <w:lang w:eastAsia="ru-RU"/>
              </w:rPr>
              <w:t>особенности</w:t>
            </w:r>
            <w:r w:rsidR="00927A2D">
              <w:rPr>
                <w:sz w:val="22"/>
                <w:szCs w:val="22"/>
                <w:lang w:eastAsia="ru-RU"/>
              </w:rPr>
              <w:t xml:space="preserve"> </w:t>
            </w:r>
            <w:r w:rsidRPr="00AB3082">
              <w:rPr>
                <w:sz w:val="22"/>
                <w:szCs w:val="22"/>
                <w:lang w:eastAsia="ru-RU"/>
              </w:rPr>
              <w:t>функционирования</w:t>
            </w:r>
            <w:r w:rsidR="00927A2D">
              <w:rPr>
                <w:sz w:val="22"/>
                <w:szCs w:val="22"/>
                <w:lang w:eastAsia="ru-RU"/>
              </w:rPr>
              <w:t xml:space="preserve"> </w:t>
            </w:r>
            <w:r w:rsidRPr="00AB3082">
              <w:rPr>
                <w:sz w:val="22"/>
                <w:szCs w:val="22"/>
                <w:lang w:eastAsia="ru-RU"/>
              </w:rPr>
              <w:t>организации,</w:t>
            </w:r>
            <w:r w:rsidR="00927A2D">
              <w:rPr>
                <w:sz w:val="22"/>
                <w:szCs w:val="22"/>
                <w:lang w:eastAsia="ru-RU"/>
              </w:rPr>
              <w:t xml:space="preserve"> </w:t>
            </w:r>
            <w:r w:rsidRPr="00AB3082">
              <w:rPr>
                <w:sz w:val="22"/>
                <w:szCs w:val="22"/>
                <w:lang w:eastAsia="ru-RU"/>
              </w:rPr>
              <w:t>оценить</w:t>
            </w:r>
            <w:r w:rsidR="00927A2D">
              <w:rPr>
                <w:sz w:val="22"/>
                <w:szCs w:val="22"/>
                <w:lang w:eastAsia="ru-RU"/>
              </w:rPr>
              <w:t xml:space="preserve"> </w:t>
            </w:r>
            <w:r w:rsidRPr="00AB3082">
              <w:rPr>
                <w:sz w:val="22"/>
                <w:szCs w:val="22"/>
                <w:lang w:eastAsia="ru-RU"/>
              </w:rPr>
              <w:t>экономические</w:t>
            </w:r>
            <w:r w:rsidR="00927A2D">
              <w:rPr>
                <w:sz w:val="22"/>
                <w:szCs w:val="22"/>
                <w:lang w:eastAsia="ru-RU"/>
              </w:rPr>
              <w:t xml:space="preserve"> </w:t>
            </w:r>
            <w:r w:rsidRPr="00AB3082">
              <w:rPr>
                <w:sz w:val="22"/>
                <w:szCs w:val="22"/>
                <w:lang w:eastAsia="ru-RU"/>
              </w:rPr>
              <w:t>показатели</w:t>
            </w:r>
            <w:r w:rsidR="00927A2D">
              <w:rPr>
                <w:sz w:val="22"/>
                <w:szCs w:val="22"/>
                <w:lang w:eastAsia="ru-RU"/>
              </w:rPr>
              <w:t xml:space="preserve"> </w:t>
            </w:r>
            <w:r w:rsidRPr="00AB3082">
              <w:rPr>
                <w:sz w:val="22"/>
                <w:szCs w:val="22"/>
                <w:lang w:eastAsia="ru-RU"/>
              </w:rPr>
              <w:t>деятельности</w:t>
            </w:r>
            <w:r w:rsidR="00927A2D">
              <w:rPr>
                <w:sz w:val="22"/>
                <w:szCs w:val="22"/>
                <w:lang w:eastAsia="ru-RU"/>
              </w:rPr>
              <w:t xml:space="preserve"> </w:t>
            </w:r>
            <w:r w:rsidRPr="00AB3082">
              <w:rPr>
                <w:sz w:val="22"/>
                <w:szCs w:val="22"/>
                <w:lang w:eastAsia="ru-RU"/>
              </w:rPr>
              <w:t>организации.</w:t>
            </w:r>
            <w:r w:rsidR="00927A2D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EA7C99" w:rsidRPr="00856C45" w14:paraId="1C90207C" w14:textId="77777777" w:rsidTr="00875641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2A0E" w14:textId="2148C681" w:rsidR="00EA7C99" w:rsidRPr="00AB3082" w:rsidRDefault="00875641" w:rsidP="00EA7C99">
            <w:pPr>
              <w:jc w:val="both"/>
              <w:rPr>
                <w:rFonts w:ascii="Times New Roman" w:hAnsi="Times New Roman"/>
                <w:lang w:val="ru-RU"/>
              </w:rPr>
            </w:pPr>
            <w:r w:rsidRPr="00875641">
              <w:rPr>
                <w:rFonts w:ascii="Times New Roman" w:hAnsi="Times New Roman"/>
                <w:lang w:val="ru-RU"/>
              </w:rPr>
              <w:t>Способность аналитически обосновывать управленческие решения и оценивать бизнес-возможность достижения поставленных целевых показателей (ПКП-3)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3D67" w14:textId="77777777" w:rsidR="00875641" w:rsidRPr="00875641" w:rsidRDefault="00875641" w:rsidP="00875641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875641">
              <w:rPr>
                <w:rFonts w:ascii="Times New Roman" w:hAnsi="Times New Roman"/>
                <w:lang w:val="ru-RU"/>
              </w:rPr>
              <w:t>1. Оценивает эффективность различных вариантов управленческих решений как соотношения между ожидаемым уровнем использования ресурсов и ожидаемой ценностью.</w:t>
            </w:r>
          </w:p>
          <w:p w14:paraId="71038BB4" w14:textId="77777777" w:rsidR="00875641" w:rsidRDefault="00875641" w:rsidP="00875641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09F99700" w14:textId="18DCFDDB" w:rsidR="00EA7C99" w:rsidRPr="00AB3082" w:rsidRDefault="00875641" w:rsidP="00875641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bCs/>
                <w:lang w:val="ru-RU" w:eastAsia="ru-RU"/>
              </w:rPr>
            </w:pPr>
            <w:r w:rsidRPr="00875641">
              <w:rPr>
                <w:rFonts w:ascii="Times New Roman" w:hAnsi="Times New Roman"/>
                <w:lang w:val="ru-RU"/>
              </w:rPr>
              <w:t>2. Прогнозирует основные финансово-экономические показатели деятельности организации и определяет бизнес-возможность достижения поставленных целевых показателей.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C5D5D" w14:textId="204A0A2F" w:rsidR="00EA7C99" w:rsidRPr="00621C70" w:rsidRDefault="00EA7C99" w:rsidP="00EA7C99">
            <w:pPr>
              <w:shd w:val="clear" w:color="auto" w:fill="FFFFFF"/>
              <w:rPr>
                <w:rFonts w:ascii="Times New Roman" w:hAnsi="Times New Roman"/>
                <w:b/>
                <w:kern w:val="24"/>
                <w:lang w:val="ru-RU" w:eastAsia="ru-RU"/>
              </w:rPr>
            </w:pPr>
            <w:r w:rsidRPr="00621C70">
              <w:rPr>
                <w:rFonts w:ascii="Times New Roman" w:hAnsi="Times New Roman"/>
                <w:b/>
                <w:kern w:val="24"/>
                <w:lang w:val="ru-RU" w:eastAsia="ru-RU"/>
              </w:rPr>
              <w:t>Задание</w:t>
            </w:r>
            <w:r w:rsidR="00927A2D">
              <w:rPr>
                <w:rFonts w:ascii="Times New Roman" w:hAnsi="Times New Roman"/>
                <w:b/>
                <w:kern w:val="24"/>
                <w:lang w:val="ru-RU" w:eastAsia="ru-RU"/>
              </w:rPr>
              <w:t xml:space="preserve"> </w:t>
            </w:r>
            <w:r w:rsidRPr="00621C70">
              <w:rPr>
                <w:rFonts w:ascii="Times New Roman" w:hAnsi="Times New Roman"/>
                <w:b/>
                <w:kern w:val="24"/>
                <w:lang w:val="ru-RU" w:eastAsia="ru-RU"/>
              </w:rPr>
              <w:t>1</w:t>
            </w:r>
          </w:p>
          <w:p w14:paraId="05D92224" w14:textId="2779F25C" w:rsidR="00621C70" w:rsidRPr="00621C70" w:rsidRDefault="00621C70" w:rsidP="00621C70">
            <w:pPr>
              <w:jc w:val="both"/>
              <w:rPr>
                <w:rFonts w:ascii="Times New Roman" w:hAnsi="Times New Roman"/>
                <w:lang w:val="ru-RU"/>
              </w:rPr>
            </w:pPr>
            <w:r w:rsidRPr="00621C70">
              <w:rPr>
                <w:rFonts w:ascii="Times New Roman" w:hAnsi="Times New Roman"/>
                <w:lang w:val="ru-RU"/>
              </w:rPr>
              <w:t>Раскройте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принципы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выбора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между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двумя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различными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вариантами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развития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бизнеса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на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примере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Вашей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организации,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оцените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эффективность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каждого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варианта.</w:t>
            </w:r>
          </w:p>
          <w:p w14:paraId="4BE85C77" w14:textId="77777777" w:rsidR="00EA7C99" w:rsidRPr="00621C70" w:rsidRDefault="00EA7C99" w:rsidP="00EA7C99">
            <w:pPr>
              <w:shd w:val="clear" w:color="auto" w:fill="FFFFFF"/>
              <w:jc w:val="both"/>
              <w:rPr>
                <w:rFonts w:ascii="Times New Roman" w:hAnsi="Times New Roman"/>
                <w:lang w:val="ru-RU" w:eastAsia="ru-RU"/>
              </w:rPr>
            </w:pPr>
          </w:p>
          <w:p w14:paraId="4D2C4BF8" w14:textId="793A3938" w:rsidR="00EA7C99" w:rsidRPr="00621C70" w:rsidRDefault="00EA7C99" w:rsidP="00EA7C99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621C70">
              <w:rPr>
                <w:rFonts w:ascii="Times New Roman" w:hAnsi="Times New Roman"/>
                <w:b/>
                <w:bCs/>
                <w:lang w:val="ru-RU" w:eastAsia="ru-RU"/>
              </w:rPr>
              <w:t>Задание</w:t>
            </w:r>
            <w:r w:rsidR="00927A2D">
              <w:rPr>
                <w:rFonts w:ascii="Times New Roman" w:hAnsi="Times New Roman"/>
                <w:b/>
                <w:bCs/>
                <w:lang w:val="ru-RU" w:eastAsia="ru-RU"/>
              </w:rPr>
              <w:t xml:space="preserve"> </w:t>
            </w:r>
            <w:r w:rsidRPr="00621C70">
              <w:rPr>
                <w:rFonts w:ascii="Times New Roman" w:hAnsi="Times New Roman"/>
                <w:b/>
                <w:bCs/>
                <w:lang w:val="ru-RU" w:eastAsia="ru-RU"/>
              </w:rPr>
              <w:t>2</w:t>
            </w:r>
          </w:p>
          <w:p w14:paraId="2041EF90" w14:textId="1ECAAC40" w:rsidR="00EA7C99" w:rsidRPr="00927A2D" w:rsidRDefault="00621C70" w:rsidP="00621C70">
            <w:pPr>
              <w:jc w:val="both"/>
              <w:rPr>
                <w:rFonts w:ascii="Times New Roman" w:hAnsi="Times New Roman"/>
                <w:lang w:val="ru-RU"/>
              </w:rPr>
            </w:pPr>
            <w:r w:rsidRPr="00621C70">
              <w:rPr>
                <w:rFonts w:ascii="Times New Roman" w:hAnsi="Times New Roman"/>
                <w:lang w:val="ru-RU"/>
              </w:rPr>
              <w:t>Вы,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как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финансовый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аналитик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в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компании,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спрогнозируйте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основные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финансово-экономические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показатели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деятельности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организации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в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связи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с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запуском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новой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продукции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и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оцените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бизнес-возможность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достижения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поставленных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целевых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показателей.</w:t>
            </w:r>
          </w:p>
        </w:tc>
      </w:tr>
      <w:tr w:rsidR="00621C70" w:rsidRPr="00856C45" w14:paraId="7656335B" w14:textId="77777777" w:rsidTr="00875641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C7B4" w14:textId="7060FBC3" w:rsidR="00621C70" w:rsidRPr="00AB3082" w:rsidRDefault="00EB4267" w:rsidP="00621C70">
            <w:pPr>
              <w:jc w:val="both"/>
              <w:rPr>
                <w:rFonts w:ascii="Times New Roman" w:hAnsi="Times New Roman"/>
                <w:lang w:val="ru-RU"/>
              </w:rPr>
            </w:pPr>
            <w:r w:rsidRPr="00EB4267">
              <w:rPr>
                <w:rFonts w:ascii="Times New Roman" w:hAnsi="Times New Roman"/>
                <w:lang w:val="ru-RU"/>
              </w:rPr>
              <w:t>Способность регламентировать процессы подразделений организации, участвовать в разработке управленческих решений, связанных с развитием бизнеса (ПКП-5)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BA06" w14:textId="77777777" w:rsidR="00EB4267" w:rsidRPr="00EB4267" w:rsidRDefault="00EB4267" w:rsidP="00EB4267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EB4267">
              <w:rPr>
                <w:rFonts w:ascii="Times New Roman" w:hAnsi="Times New Roman"/>
                <w:lang w:val="ru-RU"/>
              </w:rPr>
              <w:t>1. Анализирует информацию о границах и требованиях к бизнес-процессам, зонах ответственности и заинтересованных сторонах, разрабатывает административные регламенты подразделений организаций, процедуры их контроля.</w:t>
            </w:r>
          </w:p>
          <w:p w14:paraId="46E8896E" w14:textId="77777777" w:rsidR="00EB4267" w:rsidRDefault="00EB4267" w:rsidP="00EB4267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0B2F2F2B" w14:textId="0D3F0D29" w:rsidR="00621C70" w:rsidRPr="00AB3082" w:rsidRDefault="00EB4267" w:rsidP="00EB4267">
            <w:pPr>
              <w:pStyle w:val="a6"/>
              <w:widowControl/>
              <w:contextualSpacing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EB4267">
              <w:rPr>
                <w:rFonts w:ascii="Times New Roman" w:hAnsi="Times New Roman"/>
                <w:lang w:val="ru-RU"/>
              </w:rPr>
              <w:t>2. Разрабатывает рекомендации по повышению эффективности бизнес-процессов подразделений организаций или административных регламентов организаций.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4A4F7" w14:textId="586AC47E" w:rsidR="00621C70" w:rsidRPr="00621C70" w:rsidRDefault="00621C70" w:rsidP="00621C70">
            <w:pPr>
              <w:shd w:val="clear" w:color="auto" w:fill="FFFFFF"/>
              <w:rPr>
                <w:rFonts w:ascii="Times New Roman" w:hAnsi="Times New Roman"/>
                <w:b/>
                <w:kern w:val="24"/>
                <w:lang w:val="ru-RU" w:eastAsia="ru-RU"/>
              </w:rPr>
            </w:pPr>
            <w:r w:rsidRPr="00621C70">
              <w:rPr>
                <w:rFonts w:ascii="Times New Roman" w:hAnsi="Times New Roman"/>
                <w:b/>
                <w:kern w:val="24"/>
                <w:lang w:val="ru-RU" w:eastAsia="ru-RU"/>
              </w:rPr>
              <w:t>Задание</w:t>
            </w:r>
            <w:r w:rsidR="00927A2D">
              <w:rPr>
                <w:rFonts w:ascii="Times New Roman" w:hAnsi="Times New Roman"/>
                <w:b/>
                <w:kern w:val="24"/>
                <w:lang w:val="ru-RU" w:eastAsia="ru-RU"/>
              </w:rPr>
              <w:t xml:space="preserve"> </w:t>
            </w:r>
            <w:r w:rsidRPr="00621C70">
              <w:rPr>
                <w:rFonts w:ascii="Times New Roman" w:hAnsi="Times New Roman"/>
                <w:b/>
                <w:kern w:val="24"/>
                <w:lang w:val="ru-RU" w:eastAsia="ru-RU"/>
              </w:rPr>
              <w:t>1</w:t>
            </w:r>
          </w:p>
          <w:p w14:paraId="27AB1D30" w14:textId="6DB8B6CF" w:rsidR="00621C70" w:rsidRPr="00621C70" w:rsidRDefault="00621C70" w:rsidP="00621C70">
            <w:pPr>
              <w:jc w:val="both"/>
              <w:rPr>
                <w:rFonts w:ascii="Times New Roman" w:hAnsi="Times New Roman"/>
                <w:lang w:val="ru-RU"/>
              </w:rPr>
            </w:pPr>
            <w:r w:rsidRPr="00621C70">
              <w:rPr>
                <w:rFonts w:ascii="Times New Roman" w:hAnsi="Times New Roman"/>
                <w:lang w:val="ru-RU"/>
              </w:rPr>
              <w:t>Определите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последовательность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оптимизации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бизнес-процессов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в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Вашем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подразделении.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Сформулируйте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выводы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и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рекомендации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по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оптимизации</w:t>
            </w:r>
            <w:r w:rsidR="00927A2D">
              <w:rPr>
                <w:rFonts w:ascii="Times New Roman" w:hAnsi="Times New Roman"/>
                <w:lang w:val="ru-RU"/>
              </w:rPr>
              <w:t xml:space="preserve"> </w:t>
            </w:r>
            <w:r w:rsidRPr="00621C70">
              <w:rPr>
                <w:rFonts w:ascii="Times New Roman" w:hAnsi="Times New Roman"/>
                <w:lang w:val="ru-RU"/>
              </w:rPr>
              <w:t>бизнес-процессов.</w:t>
            </w:r>
          </w:p>
          <w:p w14:paraId="3A941BE8" w14:textId="77777777" w:rsidR="00621C70" w:rsidRPr="00621C70" w:rsidRDefault="00621C70" w:rsidP="00621C70">
            <w:pPr>
              <w:shd w:val="clear" w:color="auto" w:fill="FFFFFF"/>
              <w:jc w:val="both"/>
              <w:rPr>
                <w:rFonts w:ascii="Times New Roman" w:hAnsi="Times New Roman"/>
                <w:lang w:val="ru-RU" w:eastAsia="ru-RU"/>
              </w:rPr>
            </w:pPr>
          </w:p>
          <w:p w14:paraId="5EFF5657" w14:textId="77777777" w:rsidR="00621C70" w:rsidRPr="00621C70" w:rsidRDefault="00621C70" w:rsidP="00621C70">
            <w:pPr>
              <w:shd w:val="clear" w:color="auto" w:fill="FFFFFF"/>
              <w:jc w:val="both"/>
              <w:rPr>
                <w:rFonts w:ascii="Times New Roman" w:hAnsi="Times New Roman"/>
                <w:lang w:val="ru-RU" w:eastAsia="ru-RU"/>
              </w:rPr>
            </w:pPr>
          </w:p>
          <w:p w14:paraId="04A03741" w14:textId="77777777" w:rsidR="00621C70" w:rsidRPr="00621C70" w:rsidRDefault="00621C70" w:rsidP="00621C70">
            <w:pPr>
              <w:shd w:val="clear" w:color="auto" w:fill="FFFFFF"/>
              <w:jc w:val="both"/>
              <w:rPr>
                <w:rFonts w:ascii="Times New Roman" w:hAnsi="Times New Roman"/>
                <w:lang w:val="ru-RU" w:eastAsia="ru-RU"/>
              </w:rPr>
            </w:pPr>
          </w:p>
          <w:p w14:paraId="11745E75" w14:textId="4FC748FA" w:rsidR="00621C70" w:rsidRPr="00621C70" w:rsidRDefault="00621C70" w:rsidP="00621C70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621C70">
              <w:rPr>
                <w:rFonts w:ascii="Times New Roman" w:hAnsi="Times New Roman"/>
                <w:b/>
                <w:bCs/>
                <w:lang w:val="ru-RU" w:eastAsia="ru-RU"/>
              </w:rPr>
              <w:t>Задание</w:t>
            </w:r>
            <w:r w:rsidR="00927A2D">
              <w:rPr>
                <w:rFonts w:ascii="Times New Roman" w:hAnsi="Times New Roman"/>
                <w:b/>
                <w:bCs/>
                <w:lang w:val="ru-RU" w:eastAsia="ru-RU"/>
              </w:rPr>
              <w:t xml:space="preserve"> </w:t>
            </w:r>
            <w:r w:rsidRPr="00621C70">
              <w:rPr>
                <w:rFonts w:ascii="Times New Roman" w:hAnsi="Times New Roman"/>
                <w:b/>
                <w:bCs/>
                <w:lang w:val="ru-RU" w:eastAsia="ru-RU"/>
              </w:rPr>
              <w:t>2</w:t>
            </w:r>
          </w:p>
          <w:p w14:paraId="2C3131F4" w14:textId="3F45769B" w:rsidR="00621C70" w:rsidRPr="00621C70" w:rsidRDefault="00621C70" w:rsidP="00621C70">
            <w:pPr>
              <w:pStyle w:val="Default"/>
              <w:jc w:val="both"/>
              <w:rPr>
                <w:sz w:val="22"/>
                <w:szCs w:val="22"/>
              </w:rPr>
            </w:pPr>
            <w:r w:rsidRPr="00621C70">
              <w:rPr>
                <w:sz w:val="22"/>
                <w:szCs w:val="22"/>
              </w:rPr>
              <w:t>Разработайте</w:t>
            </w:r>
            <w:r w:rsidR="00927A2D">
              <w:rPr>
                <w:sz w:val="22"/>
                <w:szCs w:val="22"/>
              </w:rPr>
              <w:t xml:space="preserve"> </w:t>
            </w:r>
            <w:r w:rsidRPr="00621C70">
              <w:rPr>
                <w:sz w:val="22"/>
                <w:szCs w:val="22"/>
              </w:rPr>
              <w:t>рекомендации</w:t>
            </w:r>
            <w:r w:rsidR="00927A2D">
              <w:rPr>
                <w:sz w:val="22"/>
                <w:szCs w:val="22"/>
              </w:rPr>
              <w:t xml:space="preserve"> </w:t>
            </w:r>
            <w:r w:rsidRPr="00621C70">
              <w:rPr>
                <w:sz w:val="22"/>
                <w:szCs w:val="22"/>
              </w:rPr>
              <w:t>по</w:t>
            </w:r>
            <w:r w:rsidR="00927A2D">
              <w:rPr>
                <w:sz w:val="22"/>
                <w:szCs w:val="22"/>
              </w:rPr>
              <w:t xml:space="preserve"> </w:t>
            </w:r>
            <w:r w:rsidRPr="00621C70">
              <w:rPr>
                <w:sz w:val="22"/>
                <w:szCs w:val="22"/>
              </w:rPr>
              <w:t>оптимизации</w:t>
            </w:r>
            <w:r w:rsidR="00927A2D">
              <w:rPr>
                <w:sz w:val="22"/>
                <w:szCs w:val="22"/>
              </w:rPr>
              <w:t xml:space="preserve"> </w:t>
            </w:r>
            <w:r w:rsidRPr="00621C70">
              <w:rPr>
                <w:sz w:val="22"/>
                <w:szCs w:val="22"/>
              </w:rPr>
              <w:t>текущих</w:t>
            </w:r>
            <w:r w:rsidR="00927A2D">
              <w:rPr>
                <w:sz w:val="22"/>
                <w:szCs w:val="22"/>
              </w:rPr>
              <w:t xml:space="preserve"> </w:t>
            </w:r>
            <w:r w:rsidRPr="00621C70">
              <w:rPr>
                <w:sz w:val="22"/>
                <w:szCs w:val="22"/>
              </w:rPr>
              <w:t>процессов</w:t>
            </w:r>
            <w:r w:rsidR="00927A2D">
              <w:rPr>
                <w:sz w:val="22"/>
                <w:szCs w:val="22"/>
              </w:rPr>
              <w:t xml:space="preserve"> </w:t>
            </w:r>
            <w:r w:rsidRPr="00621C70">
              <w:rPr>
                <w:sz w:val="22"/>
                <w:szCs w:val="22"/>
              </w:rPr>
              <w:t>в</w:t>
            </w:r>
            <w:r w:rsidR="00927A2D">
              <w:rPr>
                <w:sz w:val="22"/>
                <w:szCs w:val="22"/>
              </w:rPr>
              <w:t xml:space="preserve"> </w:t>
            </w:r>
            <w:r w:rsidRPr="00621C70">
              <w:rPr>
                <w:sz w:val="22"/>
                <w:szCs w:val="22"/>
              </w:rPr>
              <w:t>подразделении</w:t>
            </w:r>
            <w:r w:rsidR="00927A2D">
              <w:rPr>
                <w:sz w:val="22"/>
                <w:szCs w:val="22"/>
              </w:rPr>
              <w:t xml:space="preserve"> </w:t>
            </w:r>
            <w:r w:rsidRPr="00621C70">
              <w:rPr>
                <w:sz w:val="22"/>
                <w:szCs w:val="22"/>
              </w:rPr>
              <w:t>с</w:t>
            </w:r>
            <w:r w:rsidR="00927A2D">
              <w:rPr>
                <w:sz w:val="22"/>
                <w:szCs w:val="22"/>
              </w:rPr>
              <w:t xml:space="preserve"> </w:t>
            </w:r>
            <w:r w:rsidRPr="00621C70">
              <w:rPr>
                <w:sz w:val="22"/>
                <w:szCs w:val="22"/>
              </w:rPr>
              <w:t>целью</w:t>
            </w:r>
            <w:r w:rsidR="00927A2D">
              <w:rPr>
                <w:sz w:val="22"/>
                <w:szCs w:val="22"/>
              </w:rPr>
              <w:t xml:space="preserve"> </w:t>
            </w:r>
            <w:r w:rsidRPr="00621C70">
              <w:rPr>
                <w:sz w:val="22"/>
                <w:szCs w:val="22"/>
              </w:rPr>
              <w:t>улучшения</w:t>
            </w:r>
            <w:r w:rsidR="00927A2D">
              <w:rPr>
                <w:sz w:val="22"/>
                <w:szCs w:val="22"/>
              </w:rPr>
              <w:t xml:space="preserve"> </w:t>
            </w:r>
            <w:r w:rsidRPr="00621C70">
              <w:rPr>
                <w:sz w:val="22"/>
                <w:szCs w:val="22"/>
              </w:rPr>
              <w:t>оперативности,</w:t>
            </w:r>
            <w:r w:rsidR="00927A2D">
              <w:rPr>
                <w:sz w:val="22"/>
                <w:szCs w:val="22"/>
              </w:rPr>
              <w:t xml:space="preserve"> </w:t>
            </w:r>
            <w:r w:rsidRPr="00621C70">
              <w:rPr>
                <w:sz w:val="22"/>
                <w:szCs w:val="22"/>
              </w:rPr>
              <w:t>снижения</w:t>
            </w:r>
            <w:r w:rsidR="00927A2D">
              <w:rPr>
                <w:sz w:val="22"/>
                <w:szCs w:val="22"/>
              </w:rPr>
              <w:t xml:space="preserve"> </w:t>
            </w:r>
            <w:r w:rsidRPr="00621C70">
              <w:rPr>
                <w:sz w:val="22"/>
                <w:szCs w:val="22"/>
              </w:rPr>
              <w:t>издержек</w:t>
            </w:r>
            <w:r w:rsidR="00927A2D">
              <w:rPr>
                <w:sz w:val="22"/>
                <w:szCs w:val="22"/>
              </w:rPr>
              <w:t xml:space="preserve"> </w:t>
            </w:r>
            <w:r w:rsidRPr="00621C70">
              <w:rPr>
                <w:sz w:val="22"/>
                <w:szCs w:val="22"/>
              </w:rPr>
              <w:t>и</w:t>
            </w:r>
            <w:r w:rsidR="00927A2D">
              <w:rPr>
                <w:sz w:val="22"/>
                <w:szCs w:val="22"/>
              </w:rPr>
              <w:t xml:space="preserve"> </w:t>
            </w:r>
            <w:r w:rsidRPr="00621C70">
              <w:rPr>
                <w:sz w:val="22"/>
                <w:szCs w:val="22"/>
              </w:rPr>
              <w:t>повышения</w:t>
            </w:r>
            <w:r w:rsidR="00927A2D">
              <w:rPr>
                <w:sz w:val="22"/>
                <w:szCs w:val="22"/>
              </w:rPr>
              <w:t xml:space="preserve"> </w:t>
            </w:r>
            <w:r w:rsidRPr="00621C70">
              <w:rPr>
                <w:sz w:val="22"/>
                <w:szCs w:val="22"/>
              </w:rPr>
              <w:t>качества</w:t>
            </w:r>
            <w:r w:rsidR="00927A2D">
              <w:rPr>
                <w:sz w:val="22"/>
                <w:szCs w:val="22"/>
              </w:rPr>
              <w:t xml:space="preserve"> </w:t>
            </w:r>
            <w:r w:rsidRPr="00621C70">
              <w:rPr>
                <w:sz w:val="22"/>
                <w:szCs w:val="22"/>
              </w:rPr>
              <w:t>взаимодействия</w:t>
            </w:r>
            <w:r w:rsidR="00927A2D">
              <w:rPr>
                <w:sz w:val="22"/>
                <w:szCs w:val="22"/>
              </w:rPr>
              <w:t xml:space="preserve"> </w:t>
            </w:r>
            <w:r w:rsidRPr="00621C70">
              <w:rPr>
                <w:sz w:val="22"/>
                <w:szCs w:val="22"/>
              </w:rPr>
              <w:t>со</w:t>
            </w:r>
            <w:r w:rsidR="00927A2D">
              <w:rPr>
                <w:sz w:val="22"/>
                <w:szCs w:val="22"/>
              </w:rPr>
              <w:t xml:space="preserve"> </w:t>
            </w:r>
            <w:r w:rsidRPr="00621C70">
              <w:rPr>
                <w:sz w:val="22"/>
                <w:szCs w:val="22"/>
              </w:rPr>
              <w:t>стейкхолдерами.</w:t>
            </w:r>
          </w:p>
        </w:tc>
      </w:tr>
      <w:tr w:rsidR="00621C70" w:rsidRPr="00856C45" w14:paraId="2ABF14E8" w14:textId="77777777" w:rsidTr="00875641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405F" w14:textId="77777777" w:rsidR="00EB4267" w:rsidRPr="00EB4267" w:rsidRDefault="00EB4267" w:rsidP="00EB4267">
            <w:pPr>
              <w:jc w:val="both"/>
              <w:rPr>
                <w:rFonts w:ascii="Times New Roman" w:hAnsi="Times New Roman"/>
                <w:lang w:val="ru-RU"/>
              </w:rPr>
            </w:pPr>
            <w:r w:rsidRPr="00EB4267">
              <w:rPr>
                <w:rFonts w:ascii="Times New Roman" w:hAnsi="Times New Roman"/>
                <w:lang w:val="ru-RU"/>
              </w:rPr>
              <w:t xml:space="preserve">Способность </w:t>
            </w:r>
            <w:proofErr w:type="spellStart"/>
            <w:r w:rsidRPr="00EB4267">
              <w:rPr>
                <w:rFonts w:ascii="Times New Roman" w:hAnsi="Times New Roman"/>
                <w:lang w:val="ru-RU"/>
              </w:rPr>
              <w:t>релевантно</w:t>
            </w:r>
            <w:proofErr w:type="spellEnd"/>
            <w:r w:rsidRPr="00EB4267">
              <w:rPr>
                <w:rFonts w:ascii="Times New Roman" w:hAnsi="Times New Roman"/>
                <w:lang w:val="ru-RU"/>
              </w:rPr>
              <w:t xml:space="preserve"> решаемым задачам использовать информационные ресурсы и </w:t>
            </w:r>
            <w:r w:rsidRPr="00EB4267">
              <w:rPr>
                <w:rFonts w:ascii="Times New Roman" w:hAnsi="Times New Roman"/>
                <w:lang w:val="ru-RU"/>
              </w:rPr>
              <w:lastRenderedPageBreak/>
              <w:t xml:space="preserve">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 </w:t>
            </w:r>
          </w:p>
          <w:p w14:paraId="23A23BB7" w14:textId="67225BBE" w:rsidR="00621C70" w:rsidRPr="00AB3082" w:rsidRDefault="00EB4267" w:rsidP="00EB4267">
            <w:pPr>
              <w:jc w:val="both"/>
              <w:rPr>
                <w:rFonts w:ascii="Times New Roman" w:hAnsi="Times New Roman"/>
                <w:lang w:val="ru-RU"/>
              </w:rPr>
            </w:pPr>
            <w:r w:rsidRPr="00EB4267">
              <w:rPr>
                <w:rFonts w:ascii="Times New Roman" w:hAnsi="Times New Roman"/>
                <w:lang w:val="ru-RU"/>
              </w:rPr>
              <w:t>(УК-15)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51E6" w14:textId="77777777" w:rsidR="00EB4267" w:rsidRPr="00EB4267" w:rsidRDefault="00EB4267" w:rsidP="00EB4267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EB4267">
              <w:rPr>
                <w:rFonts w:ascii="Times New Roman" w:hAnsi="Times New Roman"/>
                <w:lang w:val="ru-RU"/>
              </w:rPr>
              <w:lastRenderedPageBreak/>
              <w:t>1.</w:t>
            </w:r>
            <w:r w:rsidRPr="00EB4267">
              <w:rPr>
                <w:rFonts w:ascii="Times New Roman" w:hAnsi="Times New Roman"/>
                <w:lang w:val="ru-RU"/>
              </w:rPr>
              <w:tab/>
              <w:t xml:space="preserve">Самостоятельно выбирает и использует цифровые средства общения, осуществляет поиск и/или создание контента в соответствии с целью </w:t>
            </w:r>
            <w:r w:rsidRPr="00EB4267">
              <w:rPr>
                <w:rFonts w:ascii="Times New Roman" w:hAnsi="Times New Roman"/>
                <w:lang w:val="ru-RU"/>
              </w:rPr>
              <w:lastRenderedPageBreak/>
              <w:t>взаимодействия, в том числе для организации совместной деятельности.</w:t>
            </w:r>
          </w:p>
          <w:p w14:paraId="4D3FC955" w14:textId="77777777" w:rsidR="00EB4267" w:rsidRPr="00EB4267" w:rsidRDefault="00EB4267" w:rsidP="00EB4267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EB4267">
              <w:rPr>
                <w:rFonts w:ascii="Times New Roman" w:hAnsi="Times New Roman"/>
                <w:lang w:val="ru-RU"/>
              </w:rPr>
              <w:t>2.</w:t>
            </w:r>
            <w:r w:rsidRPr="00EB4267">
              <w:rPr>
                <w:rFonts w:ascii="Times New Roman" w:hAnsi="Times New Roman"/>
                <w:lang w:val="ru-RU"/>
              </w:rPr>
              <w:tab/>
              <w:t>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  <w:p w14:paraId="47DDE295" w14:textId="0E59B81A" w:rsidR="00EB4267" w:rsidRDefault="00EB4267" w:rsidP="00EB4267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22F8787E" w14:textId="3EB131F7" w:rsidR="00F65167" w:rsidRDefault="00F65167" w:rsidP="00EB4267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2ED6B2E3" w14:textId="5A37B6F8" w:rsidR="00F65167" w:rsidRDefault="00F65167" w:rsidP="00EB4267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267325FB" w14:textId="7798B8F8" w:rsidR="00F65167" w:rsidRDefault="00F65167" w:rsidP="00EB4267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38FCF4BC" w14:textId="77777777" w:rsidR="00F65167" w:rsidRDefault="00F65167" w:rsidP="00EB4267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21D9A1B1" w14:textId="2D68D107" w:rsidR="00621C70" w:rsidRPr="00AB3082" w:rsidRDefault="00F65167" w:rsidP="00EB4267">
            <w:pPr>
              <w:pStyle w:val="a6"/>
              <w:widowControl/>
              <w:contextualSpacing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F65167">
              <w:rPr>
                <w:rFonts w:ascii="Times New Roman" w:hAnsi="Times New Roman"/>
                <w:lang w:val="ru-RU"/>
              </w:rPr>
              <w:t xml:space="preserve">3. </w:t>
            </w:r>
            <w:r w:rsidR="00EB4267" w:rsidRPr="00F65167">
              <w:rPr>
                <w:rFonts w:ascii="Times New Roman" w:hAnsi="Times New Roman"/>
                <w:lang w:val="ru-RU"/>
              </w:rPr>
              <w:t>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068A8" w14:textId="34927FD9" w:rsidR="00927A2D" w:rsidRPr="00621C70" w:rsidRDefault="00927A2D" w:rsidP="00927A2D">
            <w:pPr>
              <w:shd w:val="clear" w:color="auto" w:fill="FFFFFF"/>
              <w:rPr>
                <w:rFonts w:ascii="Times New Roman" w:hAnsi="Times New Roman"/>
                <w:b/>
                <w:kern w:val="24"/>
                <w:lang w:val="ru-RU" w:eastAsia="ru-RU"/>
              </w:rPr>
            </w:pPr>
            <w:r w:rsidRPr="00621C70">
              <w:rPr>
                <w:rFonts w:ascii="Times New Roman" w:hAnsi="Times New Roman"/>
                <w:b/>
                <w:kern w:val="24"/>
                <w:lang w:val="ru-RU" w:eastAsia="ru-RU"/>
              </w:rPr>
              <w:lastRenderedPageBreak/>
              <w:t>Задание</w:t>
            </w:r>
            <w:r>
              <w:rPr>
                <w:rFonts w:ascii="Times New Roman" w:hAnsi="Times New Roman"/>
                <w:b/>
                <w:kern w:val="24"/>
                <w:lang w:val="ru-RU" w:eastAsia="ru-RU"/>
              </w:rPr>
              <w:t xml:space="preserve"> </w:t>
            </w:r>
            <w:r w:rsidRPr="00621C70">
              <w:rPr>
                <w:rFonts w:ascii="Times New Roman" w:hAnsi="Times New Roman"/>
                <w:b/>
                <w:kern w:val="24"/>
                <w:lang w:val="ru-RU" w:eastAsia="ru-RU"/>
              </w:rPr>
              <w:t>1</w:t>
            </w:r>
          </w:p>
          <w:p w14:paraId="5215EE55" w14:textId="125044FD" w:rsidR="00927A2D" w:rsidRDefault="00927A2D" w:rsidP="00927A2D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Каким образом возможно </w:t>
            </w:r>
            <w:r w:rsidRPr="00927A2D">
              <w:rPr>
                <w:rFonts w:ascii="Times New Roman" w:hAnsi="Times New Roman"/>
                <w:lang w:val="ru-RU"/>
              </w:rPr>
              <w:t>создать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927A2D">
              <w:rPr>
                <w:rFonts w:ascii="Times New Roman" w:hAnsi="Times New Roman"/>
                <w:lang w:val="ru-RU"/>
              </w:rPr>
              <w:t>виртуальное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927A2D">
              <w:rPr>
                <w:rFonts w:ascii="Times New Roman" w:hAnsi="Times New Roman"/>
                <w:lang w:val="ru-RU"/>
              </w:rPr>
              <w:t>рабочее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927A2D">
              <w:rPr>
                <w:rFonts w:ascii="Times New Roman" w:hAnsi="Times New Roman"/>
                <w:lang w:val="ru-RU"/>
              </w:rPr>
              <w:t>пространство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927A2D">
              <w:rPr>
                <w:rFonts w:ascii="Times New Roman" w:hAnsi="Times New Roman"/>
                <w:lang w:val="ru-RU"/>
              </w:rPr>
              <w:t>для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927A2D">
              <w:rPr>
                <w:rFonts w:ascii="Times New Roman" w:hAnsi="Times New Roman"/>
                <w:lang w:val="ru-RU"/>
              </w:rPr>
              <w:t>команды,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927A2D">
              <w:rPr>
                <w:rFonts w:ascii="Times New Roman" w:hAnsi="Times New Roman"/>
                <w:lang w:val="ru-RU"/>
              </w:rPr>
              <w:t>которая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927A2D">
              <w:rPr>
                <w:rFonts w:ascii="Times New Roman" w:hAnsi="Times New Roman"/>
                <w:lang w:val="ru-RU"/>
              </w:rPr>
              <w:t>будет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927A2D">
              <w:rPr>
                <w:rFonts w:ascii="Times New Roman" w:hAnsi="Times New Roman"/>
                <w:lang w:val="ru-RU"/>
              </w:rPr>
              <w:t>работать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927A2D">
              <w:rPr>
                <w:rFonts w:ascii="Times New Roman" w:hAnsi="Times New Roman"/>
                <w:lang w:val="ru-RU"/>
              </w:rPr>
              <w:t>над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927A2D">
              <w:rPr>
                <w:rFonts w:ascii="Times New Roman" w:hAnsi="Times New Roman"/>
                <w:lang w:val="ru-RU"/>
              </w:rPr>
              <w:lastRenderedPageBreak/>
              <w:t>определенным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927A2D">
              <w:rPr>
                <w:rFonts w:ascii="Times New Roman" w:hAnsi="Times New Roman"/>
                <w:lang w:val="ru-RU"/>
              </w:rPr>
              <w:t>проектом</w:t>
            </w:r>
            <w:r>
              <w:rPr>
                <w:rFonts w:ascii="Times New Roman" w:hAnsi="Times New Roman"/>
                <w:lang w:val="ru-RU"/>
              </w:rPr>
              <w:t xml:space="preserve"> и на какой </w:t>
            </w:r>
            <w:r w:rsidRPr="00927A2D">
              <w:rPr>
                <w:rFonts w:ascii="Times New Roman" w:hAnsi="Times New Roman"/>
                <w:lang w:val="ru-RU"/>
              </w:rPr>
              <w:t>цифров</w:t>
            </w:r>
            <w:r>
              <w:rPr>
                <w:rFonts w:ascii="Times New Roman" w:hAnsi="Times New Roman"/>
                <w:lang w:val="ru-RU"/>
              </w:rPr>
              <w:t xml:space="preserve">ой </w:t>
            </w:r>
            <w:r w:rsidRPr="00927A2D">
              <w:rPr>
                <w:rFonts w:ascii="Times New Roman" w:hAnsi="Times New Roman"/>
                <w:lang w:val="ru-RU"/>
              </w:rPr>
              <w:t>платформ</w:t>
            </w:r>
            <w:r>
              <w:rPr>
                <w:rFonts w:ascii="Times New Roman" w:hAnsi="Times New Roman"/>
                <w:lang w:val="ru-RU"/>
              </w:rPr>
              <w:t>е</w:t>
            </w:r>
            <w:r w:rsidRPr="00927A2D">
              <w:rPr>
                <w:rFonts w:ascii="Times New Roman" w:hAnsi="Times New Roman"/>
                <w:lang w:val="ru-RU"/>
              </w:rPr>
              <w:t>.</w:t>
            </w:r>
          </w:p>
          <w:p w14:paraId="47D9D11F" w14:textId="77777777" w:rsidR="00927A2D" w:rsidRDefault="00927A2D" w:rsidP="00927A2D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31EE2F3D" w14:textId="77777777" w:rsidR="00927A2D" w:rsidRDefault="00927A2D" w:rsidP="00927A2D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52A2F844" w14:textId="77777777" w:rsidR="00927A2D" w:rsidRDefault="00927A2D" w:rsidP="00927A2D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33112FD2" w14:textId="5FCF4B95" w:rsidR="00927A2D" w:rsidRPr="00621C70" w:rsidRDefault="00927A2D" w:rsidP="00927A2D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621C70">
              <w:rPr>
                <w:rFonts w:ascii="Times New Roman" w:hAnsi="Times New Roman"/>
                <w:b/>
                <w:bCs/>
                <w:lang w:val="ru-RU" w:eastAsia="ru-RU"/>
              </w:rPr>
              <w:t>Задание</w:t>
            </w:r>
            <w:r>
              <w:rPr>
                <w:rFonts w:ascii="Times New Roman" w:hAnsi="Times New Roman"/>
                <w:b/>
                <w:bCs/>
                <w:lang w:val="ru-RU" w:eastAsia="ru-RU"/>
              </w:rPr>
              <w:t xml:space="preserve"> </w:t>
            </w:r>
            <w:r w:rsidRPr="00621C70">
              <w:rPr>
                <w:rFonts w:ascii="Times New Roman" w:hAnsi="Times New Roman"/>
                <w:b/>
                <w:bCs/>
                <w:lang w:val="ru-RU" w:eastAsia="ru-RU"/>
              </w:rPr>
              <w:t>2</w:t>
            </w:r>
          </w:p>
          <w:p w14:paraId="0AF1C8A1" w14:textId="25CAB770" w:rsidR="00927A2D" w:rsidRPr="00927A2D" w:rsidRDefault="00927A2D" w:rsidP="00927A2D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Как </w:t>
            </w:r>
            <w:r w:rsidRPr="00927A2D">
              <w:rPr>
                <w:rFonts w:ascii="Times New Roman" w:hAnsi="Times New Roman"/>
                <w:lang w:val="ru-RU"/>
              </w:rPr>
              <w:t>организовать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927A2D"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927A2D">
              <w:rPr>
                <w:rFonts w:ascii="Times New Roman" w:hAnsi="Times New Roman"/>
                <w:lang w:val="ru-RU"/>
              </w:rPr>
              <w:t>провести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927A2D">
              <w:rPr>
                <w:rFonts w:ascii="Times New Roman" w:hAnsi="Times New Roman"/>
                <w:lang w:val="ru-RU"/>
              </w:rPr>
              <w:t>виртуальное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927A2D">
              <w:rPr>
                <w:rFonts w:ascii="Times New Roman" w:hAnsi="Times New Roman"/>
                <w:lang w:val="ru-RU"/>
              </w:rPr>
              <w:t>мероприятие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927A2D">
              <w:rPr>
                <w:rFonts w:ascii="Times New Roman" w:hAnsi="Times New Roman"/>
                <w:lang w:val="ru-RU"/>
              </w:rPr>
              <w:t>(вебинар,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927A2D">
              <w:rPr>
                <w:rFonts w:ascii="Times New Roman" w:hAnsi="Times New Roman"/>
                <w:lang w:val="ru-RU"/>
              </w:rPr>
              <w:t>онлайн-конференцию,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927A2D">
              <w:rPr>
                <w:rFonts w:ascii="Times New Roman" w:hAnsi="Times New Roman"/>
                <w:lang w:val="ru-RU"/>
              </w:rPr>
              <w:t>встречу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927A2D">
              <w:rPr>
                <w:rFonts w:ascii="Times New Roman" w:hAnsi="Times New Roman"/>
                <w:lang w:val="ru-RU"/>
              </w:rPr>
              <w:t>в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927A2D">
              <w:rPr>
                <w:rFonts w:ascii="Times New Roman" w:hAnsi="Times New Roman"/>
                <w:lang w:val="ru-RU"/>
              </w:rPr>
              <w:t>формате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927A2D">
              <w:rPr>
                <w:rFonts w:ascii="Times New Roman" w:hAnsi="Times New Roman"/>
                <w:lang w:val="ru-RU"/>
              </w:rPr>
              <w:t>видеоконференции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927A2D"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927A2D">
              <w:rPr>
                <w:rFonts w:ascii="Times New Roman" w:hAnsi="Times New Roman"/>
                <w:lang w:val="ru-RU"/>
              </w:rPr>
              <w:t>т.д.).</w:t>
            </w:r>
            <w:r>
              <w:rPr>
                <w:rFonts w:ascii="Times New Roman" w:hAnsi="Times New Roman"/>
                <w:lang w:val="ru-RU"/>
              </w:rPr>
              <w:t xml:space="preserve"> Какие основные этапы </w:t>
            </w:r>
            <w:r w:rsidRPr="00927A2D">
              <w:rPr>
                <w:rFonts w:ascii="Times New Roman" w:hAnsi="Times New Roman"/>
                <w:lang w:val="ru-RU"/>
              </w:rPr>
              <w:t>планировани</w:t>
            </w:r>
            <w:r>
              <w:rPr>
                <w:rFonts w:ascii="Times New Roman" w:hAnsi="Times New Roman"/>
                <w:lang w:val="ru-RU"/>
              </w:rPr>
              <w:t>я</w:t>
            </w:r>
            <w:r w:rsidRPr="00927A2D">
              <w:rPr>
                <w:rFonts w:ascii="Times New Roman" w:hAnsi="Times New Roman"/>
                <w:lang w:val="ru-RU"/>
              </w:rPr>
              <w:t>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927A2D">
              <w:rPr>
                <w:rFonts w:ascii="Times New Roman" w:hAnsi="Times New Roman"/>
                <w:lang w:val="ru-RU"/>
              </w:rPr>
              <w:t>подготовк</w:t>
            </w:r>
            <w:r>
              <w:rPr>
                <w:rFonts w:ascii="Times New Roman" w:hAnsi="Times New Roman"/>
                <w:lang w:val="ru-RU"/>
              </w:rPr>
              <w:t>и</w:t>
            </w:r>
            <w:r w:rsidRPr="00927A2D">
              <w:rPr>
                <w:rFonts w:ascii="Times New Roman" w:hAnsi="Times New Roman"/>
                <w:lang w:val="ru-RU"/>
              </w:rPr>
              <w:t>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927A2D">
              <w:rPr>
                <w:rFonts w:ascii="Times New Roman" w:hAnsi="Times New Roman"/>
                <w:lang w:val="ru-RU"/>
              </w:rPr>
              <w:t>проведени</w:t>
            </w:r>
            <w:r>
              <w:rPr>
                <w:rFonts w:ascii="Times New Roman" w:hAnsi="Times New Roman"/>
                <w:lang w:val="ru-RU"/>
              </w:rPr>
              <w:t xml:space="preserve">я </w:t>
            </w:r>
            <w:r w:rsidRPr="00927A2D"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927A2D">
              <w:rPr>
                <w:rFonts w:ascii="Times New Roman" w:hAnsi="Times New Roman"/>
                <w:lang w:val="ru-RU"/>
              </w:rPr>
              <w:t>взаимодействи</w:t>
            </w:r>
            <w:r>
              <w:rPr>
                <w:rFonts w:ascii="Times New Roman" w:hAnsi="Times New Roman"/>
                <w:lang w:val="ru-RU"/>
              </w:rPr>
              <w:t xml:space="preserve">я </w:t>
            </w:r>
            <w:r w:rsidRPr="00927A2D">
              <w:rPr>
                <w:rFonts w:ascii="Times New Roman" w:hAnsi="Times New Roman"/>
                <w:lang w:val="ru-RU"/>
              </w:rPr>
              <w:t>с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927A2D">
              <w:rPr>
                <w:rFonts w:ascii="Times New Roman" w:hAnsi="Times New Roman"/>
                <w:lang w:val="ru-RU"/>
              </w:rPr>
              <w:t>участниками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927A2D">
              <w:rPr>
                <w:rFonts w:ascii="Times New Roman" w:hAnsi="Times New Roman"/>
                <w:lang w:val="ru-RU"/>
              </w:rPr>
              <w:t>мероприятия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927A2D">
              <w:rPr>
                <w:rFonts w:ascii="Times New Roman" w:hAnsi="Times New Roman"/>
                <w:lang w:val="ru-RU"/>
              </w:rPr>
              <w:t>с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927A2D">
              <w:rPr>
                <w:rFonts w:ascii="Times New Roman" w:hAnsi="Times New Roman"/>
                <w:lang w:val="ru-RU"/>
              </w:rPr>
              <w:t>использованием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927A2D">
              <w:rPr>
                <w:rFonts w:ascii="Times New Roman" w:hAnsi="Times New Roman"/>
                <w:lang w:val="ru-RU"/>
              </w:rPr>
              <w:t>информационных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927A2D">
              <w:rPr>
                <w:rFonts w:ascii="Times New Roman" w:hAnsi="Times New Roman"/>
                <w:lang w:val="ru-RU"/>
              </w:rPr>
              <w:t>систем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927A2D">
              <w:rPr>
                <w:rFonts w:ascii="Times New Roman" w:hAnsi="Times New Roman"/>
                <w:lang w:val="ru-RU"/>
              </w:rPr>
              <w:t>и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927A2D">
              <w:rPr>
                <w:rFonts w:ascii="Times New Roman" w:hAnsi="Times New Roman"/>
                <w:lang w:val="ru-RU"/>
              </w:rPr>
              <w:t>цифровых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927A2D">
              <w:rPr>
                <w:rFonts w:ascii="Times New Roman" w:hAnsi="Times New Roman"/>
                <w:lang w:val="ru-RU"/>
              </w:rPr>
              <w:t>сервисов.</w:t>
            </w:r>
          </w:p>
          <w:p w14:paraId="3706EFF7" w14:textId="78A0ACD6" w:rsidR="00927A2D" w:rsidRDefault="00927A2D" w:rsidP="00927A2D">
            <w:pPr>
              <w:pStyle w:val="a6"/>
              <w:widowControl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51606922" w14:textId="357B40A7" w:rsidR="00927A2D" w:rsidRPr="00621C70" w:rsidRDefault="00927A2D" w:rsidP="00927A2D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621C70">
              <w:rPr>
                <w:rFonts w:ascii="Times New Roman" w:hAnsi="Times New Roman"/>
                <w:b/>
                <w:bCs/>
                <w:lang w:val="ru-RU" w:eastAsia="ru-RU"/>
              </w:rPr>
              <w:t>Задание</w:t>
            </w:r>
            <w:r>
              <w:rPr>
                <w:rFonts w:ascii="Times New Roman" w:hAnsi="Times New Roman"/>
                <w:b/>
                <w:bCs/>
                <w:lang w:val="ru-RU" w:eastAsia="ru-RU"/>
              </w:rPr>
              <w:t xml:space="preserve"> 3</w:t>
            </w:r>
          </w:p>
          <w:p w14:paraId="351CBE58" w14:textId="62E7C844" w:rsidR="00621C70" w:rsidRPr="00927A2D" w:rsidRDefault="00927A2D" w:rsidP="00927A2D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Какой </w:t>
            </w:r>
            <w:r w:rsidRPr="00927A2D">
              <w:rPr>
                <w:rFonts w:ascii="Times New Roman" w:hAnsi="Times New Roman"/>
                <w:lang w:val="ru-RU"/>
              </w:rPr>
              <w:t>онлайн-обучающий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927A2D">
              <w:rPr>
                <w:rFonts w:ascii="Times New Roman" w:hAnsi="Times New Roman"/>
                <w:lang w:val="ru-RU"/>
              </w:rPr>
              <w:t>курс</w:t>
            </w:r>
            <w:r>
              <w:rPr>
                <w:rFonts w:ascii="Times New Roman" w:hAnsi="Times New Roman"/>
                <w:lang w:val="ru-RU"/>
              </w:rPr>
              <w:t xml:space="preserve"> для персонала подразделения Вы бы предложили разработать, </w:t>
            </w:r>
            <w:r w:rsidRPr="00927A2D">
              <w:rPr>
                <w:rFonts w:ascii="Times New Roman" w:hAnsi="Times New Roman"/>
                <w:lang w:val="ru-RU"/>
              </w:rPr>
              <w:t>используя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927A2D">
              <w:rPr>
                <w:rFonts w:ascii="Times New Roman" w:hAnsi="Times New Roman"/>
                <w:lang w:val="ru-RU"/>
              </w:rPr>
              <w:t>различные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927A2D">
              <w:rPr>
                <w:rFonts w:ascii="Times New Roman" w:hAnsi="Times New Roman"/>
                <w:lang w:val="ru-RU"/>
              </w:rPr>
              <w:t>информационно-коммуникационные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927A2D">
              <w:rPr>
                <w:rFonts w:ascii="Times New Roman" w:hAnsi="Times New Roman"/>
                <w:lang w:val="ru-RU"/>
              </w:rPr>
              <w:t>средства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927A2D">
              <w:rPr>
                <w:rFonts w:ascii="Times New Roman" w:hAnsi="Times New Roman"/>
                <w:lang w:val="ru-RU"/>
              </w:rPr>
              <w:t>для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927A2D">
              <w:rPr>
                <w:rFonts w:ascii="Times New Roman" w:hAnsi="Times New Roman"/>
                <w:lang w:val="ru-RU"/>
              </w:rPr>
              <w:t>создания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927A2D">
              <w:rPr>
                <w:rFonts w:ascii="Times New Roman" w:hAnsi="Times New Roman"/>
                <w:lang w:val="ru-RU"/>
              </w:rPr>
              <w:t>эффективного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927A2D">
              <w:rPr>
                <w:rFonts w:ascii="Times New Roman" w:hAnsi="Times New Roman"/>
                <w:lang w:val="ru-RU"/>
              </w:rPr>
              <w:t>обучающего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927A2D">
              <w:rPr>
                <w:rFonts w:ascii="Times New Roman" w:hAnsi="Times New Roman"/>
                <w:lang w:val="ru-RU"/>
              </w:rPr>
              <w:t>контента.</w:t>
            </w:r>
          </w:p>
        </w:tc>
      </w:tr>
    </w:tbl>
    <w:p w14:paraId="603AFF39" w14:textId="77777777" w:rsidR="00125AF2" w:rsidRDefault="00125AF2" w:rsidP="00C94280">
      <w:pPr>
        <w:widowControl/>
        <w:spacing w:line="36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14:paraId="525E272A" w14:textId="0E92356A" w:rsidR="00C94280" w:rsidRDefault="0011291C" w:rsidP="00C94280">
      <w:pPr>
        <w:widowControl/>
        <w:spacing w:line="36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1C2F11">
        <w:rPr>
          <w:rFonts w:ascii="Times New Roman" w:hAnsi="Times New Roman"/>
          <w:bCs/>
          <w:sz w:val="28"/>
          <w:szCs w:val="28"/>
          <w:lang w:val="ru-RU"/>
        </w:rPr>
        <w:t>Оценка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bCs/>
          <w:sz w:val="28"/>
          <w:szCs w:val="28"/>
          <w:lang w:val="ru-RU"/>
        </w:rPr>
        <w:t>уровня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bCs/>
          <w:sz w:val="28"/>
          <w:szCs w:val="28"/>
          <w:lang w:val="ru-RU"/>
        </w:rPr>
        <w:t>сформированности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bCs/>
          <w:sz w:val="28"/>
          <w:szCs w:val="28"/>
          <w:lang w:val="ru-RU"/>
        </w:rPr>
        <w:t>компетенций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bCs/>
          <w:sz w:val="28"/>
          <w:szCs w:val="28"/>
          <w:lang w:val="ru-RU"/>
        </w:rPr>
        <w:t>осуществляется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bCs/>
          <w:sz w:val="28"/>
          <w:szCs w:val="28"/>
          <w:lang w:val="ru-RU"/>
        </w:rPr>
        <w:t>на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bCs/>
          <w:sz w:val="28"/>
          <w:szCs w:val="28"/>
          <w:lang w:val="ru-RU"/>
        </w:rPr>
        <w:t>основании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bCs/>
          <w:sz w:val="28"/>
          <w:szCs w:val="28"/>
          <w:lang w:val="ru-RU"/>
        </w:rPr>
        <w:t>материалов,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bCs/>
          <w:sz w:val="28"/>
          <w:szCs w:val="28"/>
          <w:lang w:val="ru-RU"/>
        </w:rPr>
        <w:t>собранных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bCs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bCs/>
          <w:sz w:val="28"/>
          <w:szCs w:val="28"/>
          <w:lang w:val="ru-RU"/>
        </w:rPr>
        <w:t>процессе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bCs/>
          <w:sz w:val="28"/>
          <w:szCs w:val="28"/>
          <w:lang w:val="ru-RU"/>
        </w:rPr>
        <w:t>прохождения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bCs/>
          <w:sz w:val="28"/>
          <w:szCs w:val="28"/>
          <w:lang w:val="ru-RU"/>
        </w:rPr>
        <w:t>практики,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bCs/>
          <w:sz w:val="28"/>
          <w:szCs w:val="28"/>
          <w:lang w:val="ru-RU"/>
        </w:rPr>
        <w:t>качества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bCs/>
          <w:sz w:val="28"/>
          <w:szCs w:val="28"/>
          <w:lang w:val="ru-RU"/>
        </w:rPr>
        <w:t>выполнения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bCs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bCs/>
          <w:sz w:val="28"/>
          <w:szCs w:val="28"/>
          <w:lang w:val="ru-RU"/>
        </w:rPr>
        <w:t>оформления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bCs/>
          <w:sz w:val="28"/>
          <w:szCs w:val="28"/>
          <w:lang w:val="ru-RU"/>
        </w:rPr>
        <w:t>отчета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bCs/>
          <w:sz w:val="28"/>
          <w:szCs w:val="28"/>
          <w:lang w:val="ru-RU"/>
        </w:rPr>
        <w:t>о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bCs/>
          <w:sz w:val="28"/>
          <w:szCs w:val="28"/>
          <w:lang w:val="ru-RU"/>
        </w:rPr>
        <w:t>прохождении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bCs/>
          <w:sz w:val="28"/>
          <w:szCs w:val="28"/>
          <w:lang w:val="ru-RU"/>
        </w:rPr>
        <w:t>практики,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bCs/>
          <w:sz w:val="28"/>
          <w:szCs w:val="28"/>
          <w:lang w:val="ru-RU"/>
        </w:rPr>
        <w:t>содержания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bCs/>
          <w:sz w:val="28"/>
          <w:szCs w:val="28"/>
          <w:lang w:val="ru-RU"/>
        </w:rPr>
        <w:t>доклада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bCs/>
          <w:sz w:val="28"/>
          <w:szCs w:val="28"/>
          <w:lang w:val="ru-RU"/>
        </w:rPr>
        <w:t>на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bCs/>
          <w:sz w:val="28"/>
          <w:szCs w:val="28"/>
          <w:lang w:val="ru-RU"/>
        </w:rPr>
        <w:t>его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bCs/>
          <w:sz w:val="28"/>
          <w:szCs w:val="28"/>
          <w:lang w:val="ru-RU"/>
        </w:rPr>
        <w:t>защите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bCs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bCs/>
          <w:sz w:val="28"/>
          <w:szCs w:val="28"/>
          <w:lang w:val="ru-RU"/>
        </w:rPr>
        <w:t>ответов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bCs/>
          <w:sz w:val="28"/>
          <w:szCs w:val="28"/>
          <w:lang w:val="ru-RU"/>
        </w:rPr>
        <w:t>на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1C2F11">
        <w:rPr>
          <w:rFonts w:ascii="Times New Roman" w:hAnsi="Times New Roman"/>
          <w:bCs/>
          <w:sz w:val="28"/>
          <w:szCs w:val="28"/>
          <w:lang w:val="ru-RU"/>
        </w:rPr>
        <w:t>вопросы</w:t>
      </w:r>
      <w:r w:rsidR="00C51C73" w:rsidRPr="001C2F11">
        <w:rPr>
          <w:rFonts w:ascii="Times New Roman" w:hAnsi="Times New Roman"/>
          <w:bCs/>
          <w:sz w:val="28"/>
          <w:szCs w:val="28"/>
          <w:lang w:val="ru-RU"/>
        </w:rPr>
        <w:t>.</w:t>
      </w:r>
      <w:r w:rsidR="00927A2D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</w:p>
    <w:p w14:paraId="011160F6" w14:textId="77777777" w:rsidR="00C94280" w:rsidRDefault="00C94280" w:rsidP="00C94280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14:paraId="12C163A9" w14:textId="373A72D0" w:rsidR="007D4B41" w:rsidRPr="001C2F11" w:rsidRDefault="00E6287E" w:rsidP="00E6287E">
      <w:pPr>
        <w:pStyle w:val="1"/>
        <w:tabs>
          <w:tab w:val="left" w:pos="993"/>
        </w:tabs>
        <w:ind w:left="720" w:firstLine="0"/>
        <w:jc w:val="both"/>
        <w:rPr>
          <w:sz w:val="28"/>
          <w:szCs w:val="28"/>
          <w:lang w:val="ru-RU"/>
        </w:rPr>
      </w:pPr>
      <w:bookmarkStart w:id="27" w:name="_Toc476574644"/>
      <w:bookmarkStart w:id="28" w:name="_Toc132797883"/>
      <w:bookmarkStart w:id="29" w:name="_Toc160624914"/>
      <w:r>
        <w:rPr>
          <w:sz w:val="28"/>
          <w:szCs w:val="28"/>
          <w:lang w:val="ru-RU"/>
        </w:rPr>
        <w:t>9.</w:t>
      </w:r>
      <w:r w:rsidR="007D4B41" w:rsidRPr="001C2F11">
        <w:rPr>
          <w:sz w:val="28"/>
          <w:szCs w:val="28"/>
          <w:lang w:val="ru-RU"/>
        </w:rPr>
        <w:t>Перечень</w:t>
      </w:r>
      <w:r w:rsidR="00927A2D">
        <w:rPr>
          <w:sz w:val="28"/>
          <w:szCs w:val="28"/>
          <w:lang w:val="ru-RU"/>
        </w:rPr>
        <w:t xml:space="preserve"> </w:t>
      </w:r>
      <w:r w:rsidR="007D4B41" w:rsidRPr="001C2F11">
        <w:rPr>
          <w:sz w:val="28"/>
          <w:szCs w:val="28"/>
          <w:lang w:val="ru-RU"/>
        </w:rPr>
        <w:t>учебной</w:t>
      </w:r>
      <w:r w:rsidR="00927A2D">
        <w:rPr>
          <w:sz w:val="28"/>
          <w:szCs w:val="28"/>
          <w:lang w:val="ru-RU"/>
        </w:rPr>
        <w:t xml:space="preserve"> </w:t>
      </w:r>
      <w:r w:rsidR="007D4B41" w:rsidRPr="001C2F11">
        <w:rPr>
          <w:sz w:val="28"/>
          <w:szCs w:val="28"/>
          <w:lang w:val="ru-RU"/>
        </w:rPr>
        <w:t>литературы</w:t>
      </w:r>
      <w:r w:rsidR="00927A2D">
        <w:rPr>
          <w:sz w:val="28"/>
          <w:szCs w:val="28"/>
          <w:lang w:val="ru-RU"/>
        </w:rPr>
        <w:t xml:space="preserve"> </w:t>
      </w:r>
      <w:r w:rsidR="007D4B41" w:rsidRPr="001C2F11">
        <w:rPr>
          <w:sz w:val="28"/>
          <w:szCs w:val="28"/>
          <w:lang w:val="ru-RU"/>
        </w:rPr>
        <w:t>и</w:t>
      </w:r>
      <w:r w:rsidR="00927A2D">
        <w:rPr>
          <w:sz w:val="28"/>
          <w:szCs w:val="28"/>
          <w:lang w:val="ru-RU"/>
        </w:rPr>
        <w:t xml:space="preserve"> </w:t>
      </w:r>
      <w:r w:rsidR="007D4B41" w:rsidRPr="001C2F11">
        <w:rPr>
          <w:sz w:val="28"/>
          <w:szCs w:val="28"/>
          <w:lang w:val="ru-RU"/>
        </w:rPr>
        <w:t>ресурсов</w:t>
      </w:r>
      <w:r w:rsidR="00927A2D">
        <w:rPr>
          <w:sz w:val="28"/>
          <w:szCs w:val="28"/>
          <w:lang w:val="ru-RU"/>
        </w:rPr>
        <w:t xml:space="preserve"> </w:t>
      </w:r>
      <w:r w:rsidR="007D4B41" w:rsidRPr="001C2F11">
        <w:rPr>
          <w:sz w:val="28"/>
          <w:szCs w:val="28"/>
          <w:lang w:val="ru-RU"/>
        </w:rPr>
        <w:t>сети</w:t>
      </w:r>
      <w:r w:rsidR="00927A2D">
        <w:rPr>
          <w:sz w:val="28"/>
          <w:szCs w:val="28"/>
          <w:lang w:val="ru-RU"/>
        </w:rPr>
        <w:t xml:space="preserve"> </w:t>
      </w:r>
      <w:r w:rsidR="007D4B41" w:rsidRPr="001C2F11">
        <w:rPr>
          <w:sz w:val="28"/>
          <w:szCs w:val="28"/>
          <w:lang w:val="ru-RU"/>
        </w:rPr>
        <w:t>«Интернет»,</w:t>
      </w:r>
      <w:r w:rsidR="00927A2D">
        <w:rPr>
          <w:sz w:val="28"/>
          <w:szCs w:val="28"/>
          <w:lang w:val="ru-RU"/>
        </w:rPr>
        <w:t xml:space="preserve"> </w:t>
      </w:r>
      <w:r w:rsidR="007D4B41" w:rsidRPr="001C2F11">
        <w:rPr>
          <w:sz w:val="28"/>
          <w:szCs w:val="28"/>
          <w:lang w:val="ru-RU"/>
        </w:rPr>
        <w:t>необходимых</w:t>
      </w:r>
      <w:r w:rsidR="00927A2D">
        <w:rPr>
          <w:sz w:val="28"/>
          <w:szCs w:val="28"/>
          <w:lang w:val="ru-RU"/>
        </w:rPr>
        <w:t xml:space="preserve"> </w:t>
      </w:r>
      <w:r w:rsidR="007D4B41" w:rsidRPr="001C2F11">
        <w:rPr>
          <w:sz w:val="28"/>
          <w:szCs w:val="28"/>
          <w:lang w:val="ru-RU"/>
        </w:rPr>
        <w:t>для</w:t>
      </w:r>
      <w:r w:rsidR="00927A2D">
        <w:rPr>
          <w:sz w:val="28"/>
          <w:szCs w:val="28"/>
          <w:lang w:val="ru-RU"/>
        </w:rPr>
        <w:t xml:space="preserve"> </w:t>
      </w:r>
      <w:r w:rsidR="007D4B41" w:rsidRPr="001C2F11">
        <w:rPr>
          <w:sz w:val="28"/>
          <w:szCs w:val="28"/>
          <w:lang w:val="ru-RU"/>
        </w:rPr>
        <w:t>проведения</w:t>
      </w:r>
      <w:r w:rsidR="00927A2D">
        <w:rPr>
          <w:sz w:val="28"/>
          <w:szCs w:val="28"/>
          <w:lang w:val="ru-RU"/>
        </w:rPr>
        <w:t xml:space="preserve"> </w:t>
      </w:r>
      <w:r w:rsidR="007D4B41" w:rsidRPr="001C2F11">
        <w:rPr>
          <w:sz w:val="28"/>
          <w:szCs w:val="28"/>
          <w:lang w:val="ru-RU"/>
        </w:rPr>
        <w:t>практики</w:t>
      </w:r>
      <w:bookmarkEnd w:id="27"/>
      <w:bookmarkEnd w:id="28"/>
      <w:bookmarkEnd w:id="29"/>
    </w:p>
    <w:p w14:paraId="2018F6E8" w14:textId="77777777" w:rsidR="002329D3" w:rsidRPr="001C2F11" w:rsidRDefault="002329D3" w:rsidP="00D32394">
      <w:pPr>
        <w:pStyle w:val="a4"/>
        <w:ind w:firstLine="709"/>
        <w:rPr>
          <w:i/>
          <w:lang w:val="ru-RU" w:eastAsia="ru-RU"/>
        </w:rPr>
      </w:pPr>
    </w:p>
    <w:p w14:paraId="1CF2FE90" w14:textId="13FC930F" w:rsidR="00AB3082" w:rsidRPr="0030296B" w:rsidRDefault="00AB3082" w:rsidP="00AB3082">
      <w:pPr>
        <w:spacing w:line="36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30296B">
        <w:rPr>
          <w:rFonts w:ascii="Times New Roman" w:hAnsi="Times New Roman"/>
          <w:b/>
          <w:sz w:val="28"/>
          <w:szCs w:val="28"/>
        </w:rPr>
        <w:t>Нормативно-правовые</w:t>
      </w:r>
      <w:proofErr w:type="spellEnd"/>
      <w:r w:rsidR="00927A2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0296B">
        <w:rPr>
          <w:rFonts w:ascii="Times New Roman" w:hAnsi="Times New Roman"/>
          <w:b/>
          <w:sz w:val="28"/>
          <w:szCs w:val="28"/>
        </w:rPr>
        <w:t>акты</w:t>
      </w:r>
      <w:proofErr w:type="spellEnd"/>
    </w:p>
    <w:p w14:paraId="311C96A2" w14:textId="020D1BE9" w:rsidR="00AB3082" w:rsidRPr="0030296B" w:rsidRDefault="00AB3082" w:rsidP="00AB3082">
      <w:pPr>
        <w:widowControl/>
        <w:numPr>
          <w:ilvl w:val="0"/>
          <w:numId w:val="22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>Гражданский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кодекс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Российской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Федерации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(часть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первая)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от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30.11.1994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№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51-ФЗ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(ред.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от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24.17.2023).</w:t>
      </w:r>
    </w:p>
    <w:p w14:paraId="30CB80CC" w14:textId="5D0F9620" w:rsidR="00AB3082" w:rsidRPr="0030296B" w:rsidRDefault="00AB3082" w:rsidP="00AB3082">
      <w:pPr>
        <w:widowControl/>
        <w:numPr>
          <w:ilvl w:val="0"/>
          <w:numId w:val="22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>Налоговый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кодекс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Российской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Федерации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(часть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первая)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от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31.07.1998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№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146-ФЗ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(ред.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от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04.08.2023).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Налоговый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кодекс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Российской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Федерации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(часть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вторая)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от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05.08.2000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№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117-ФЗ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(ред.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от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04.08.2023).</w:t>
      </w:r>
    </w:p>
    <w:p w14:paraId="0A18D194" w14:textId="6D0EABEB" w:rsidR="00AB3082" w:rsidRPr="0030296B" w:rsidRDefault="00AB3082" w:rsidP="00AB3082">
      <w:pPr>
        <w:widowControl/>
        <w:numPr>
          <w:ilvl w:val="0"/>
          <w:numId w:val="22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>Федеральный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закон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от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06.12.2011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№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402-ФЗ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(ред.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от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05.12.2022)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«О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бухгалтерском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учете».</w:t>
      </w:r>
    </w:p>
    <w:p w14:paraId="752CC878" w14:textId="7C7F56D4" w:rsidR="00AB3082" w:rsidRPr="0030296B" w:rsidRDefault="00AB3082" w:rsidP="00AB3082">
      <w:pPr>
        <w:widowControl/>
        <w:numPr>
          <w:ilvl w:val="0"/>
          <w:numId w:val="22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lastRenderedPageBreak/>
        <w:t>Профессиональный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стандарт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«Бизнес-аналитик».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Утвержден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приказом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Министерства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труда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социальной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защиты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РФ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от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25.09.2018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г.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№592н.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Зарегистрировано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Министерстве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юстиции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РФ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11.09.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2018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г.,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регистрационный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№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52408.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</w:rPr>
        <w:t>URL</w:t>
      </w:r>
      <w:r w:rsidRPr="0030296B">
        <w:rPr>
          <w:rFonts w:ascii="Times New Roman" w:hAnsi="Times New Roman"/>
          <w:sz w:val="28"/>
          <w:szCs w:val="28"/>
          <w:lang w:val="ru-RU"/>
        </w:rPr>
        <w:t>: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hyperlink r:id="rId11">
        <w:r w:rsidRPr="0030296B">
          <w:rPr>
            <w:rFonts w:ascii="Times New Roman" w:hAnsi="Times New Roman"/>
            <w:sz w:val="28"/>
            <w:szCs w:val="28"/>
          </w:rPr>
          <w:t>http</w:t>
        </w:r>
        <w:r w:rsidRPr="0030296B">
          <w:rPr>
            <w:rFonts w:ascii="Times New Roman" w:hAnsi="Times New Roman"/>
            <w:sz w:val="28"/>
            <w:szCs w:val="28"/>
            <w:lang w:val="ru-RU"/>
          </w:rPr>
          <w:t>://</w:t>
        </w:r>
        <w:proofErr w:type="spellStart"/>
        <w:r w:rsidRPr="0030296B">
          <w:rPr>
            <w:rFonts w:ascii="Times New Roman" w:hAnsi="Times New Roman"/>
            <w:sz w:val="28"/>
            <w:szCs w:val="28"/>
          </w:rPr>
          <w:t>fgosvo</w:t>
        </w:r>
        <w:proofErr w:type="spellEnd"/>
        <w:r w:rsidRPr="0030296B">
          <w:rPr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Pr="0030296B">
          <w:rPr>
            <w:rFonts w:ascii="Times New Roman" w:hAnsi="Times New Roman"/>
            <w:sz w:val="28"/>
            <w:szCs w:val="28"/>
          </w:rPr>
          <w:t>ru</w:t>
        </w:r>
        <w:proofErr w:type="spellEnd"/>
        <w:r w:rsidRPr="0030296B">
          <w:rPr>
            <w:rFonts w:ascii="Times New Roman" w:hAnsi="Times New Roman"/>
            <w:sz w:val="28"/>
            <w:szCs w:val="28"/>
            <w:lang w:val="ru-RU"/>
          </w:rPr>
          <w:t>/</w:t>
        </w:r>
        <w:r w:rsidRPr="0030296B">
          <w:rPr>
            <w:rFonts w:ascii="Times New Roman" w:hAnsi="Times New Roman"/>
            <w:sz w:val="28"/>
            <w:szCs w:val="28"/>
          </w:rPr>
          <w:t>docs</w:t>
        </w:r>
        <w:r w:rsidRPr="0030296B">
          <w:rPr>
            <w:rFonts w:ascii="Times New Roman" w:hAnsi="Times New Roman"/>
            <w:sz w:val="28"/>
            <w:szCs w:val="28"/>
            <w:lang w:val="ru-RU"/>
          </w:rPr>
          <w:t>/69/0/2/8</w:t>
        </w:r>
      </w:hyperlink>
    </w:p>
    <w:p w14:paraId="52139C27" w14:textId="77777777" w:rsidR="00AB3082" w:rsidRPr="0030296B" w:rsidRDefault="00AB3082" w:rsidP="00AB3082">
      <w:pPr>
        <w:suppressAutoHyphens/>
        <w:spacing w:line="360" w:lineRule="auto"/>
        <w:ind w:left="643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555A680C" w14:textId="1A732D99" w:rsidR="00AB3082" w:rsidRDefault="00AB3082" w:rsidP="00AB3082">
      <w:pPr>
        <w:spacing w:line="36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30296B">
        <w:rPr>
          <w:rFonts w:ascii="Times New Roman" w:hAnsi="Times New Roman"/>
          <w:b/>
          <w:i/>
          <w:sz w:val="28"/>
          <w:szCs w:val="28"/>
        </w:rPr>
        <w:t>Основная</w:t>
      </w:r>
      <w:proofErr w:type="spellEnd"/>
      <w:r w:rsidR="00927A2D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30296B">
        <w:rPr>
          <w:rFonts w:ascii="Times New Roman" w:hAnsi="Times New Roman"/>
          <w:b/>
          <w:i/>
          <w:sz w:val="28"/>
          <w:szCs w:val="28"/>
        </w:rPr>
        <w:t>литература</w:t>
      </w:r>
      <w:proofErr w:type="spellEnd"/>
    </w:p>
    <w:p w14:paraId="24ED5119" w14:textId="77777777" w:rsidR="00CF4A57" w:rsidRDefault="00B6762B" w:rsidP="00CF4A57">
      <w:pPr>
        <w:widowControl/>
        <w:numPr>
          <w:ilvl w:val="0"/>
          <w:numId w:val="22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6762B">
        <w:rPr>
          <w:rFonts w:ascii="Times New Roman" w:hAnsi="Times New Roman"/>
          <w:sz w:val="28"/>
          <w:szCs w:val="28"/>
          <w:lang w:val="ru-RU"/>
        </w:rPr>
        <w:t>Назаров, Д. М., Интеллектуальные средства бизнес-</w:t>
      </w:r>
      <w:proofErr w:type="gramStart"/>
      <w:r w:rsidRPr="00B6762B">
        <w:rPr>
          <w:rFonts w:ascii="Times New Roman" w:hAnsi="Times New Roman"/>
          <w:sz w:val="28"/>
          <w:szCs w:val="28"/>
          <w:lang w:val="ru-RU"/>
        </w:rPr>
        <w:t>аналитики :</w:t>
      </w:r>
      <w:proofErr w:type="gramEnd"/>
      <w:r w:rsidRPr="00B6762B">
        <w:rPr>
          <w:rFonts w:ascii="Times New Roman" w:hAnsi="Times New Roman"/>
          <w:sz w:val="28"/>
          <w:szCs w:val="28"/>
          <w:lang w:val="ru-RU"/>
        </w:rPr>
        <w:t xml:space="preserve"> учебник / Д. М. Назаров, Д. А. Рыжкина. — </w:t>
      </w:r>
      <w:proofErr w:type="gramStart"/>
      <w:r w:rsidRPr="00B6762B">
        <w:rPr>
          <w:rFonts w:ascii="Times New Roman" w:hAnsi="Times New Roman"/>
          <w:sz w:val="28"/>
          <w:szCs w:val="28"/>
          <w:lang w:val="ru-RU"/>
        </w:rPr>
        <w:t>Москва :</w:t>
      </w:r>
      <w:proofErr w:type="gramEnd"/>
      <w:r w:rsidRPr="00B6762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B6762B">
        <w:rPr>
          <w:rFonts w:ascii="Times New Roman" w:hAnsi="Times New Roman"/>
          <w:sz w:val="28"/>
          <w:szCs w:val="28"/>
          <w:lang w:val="ru-RU"/>
        </w:rPr>
        <w:t>КноРус</w:t>
      </w:r>
      <w:proofErr w:type="spellEnd"/>
      <w:r w:rsidRPr="00B6762B">
        <w:rPr>
          <w:rFonts w:ascii="Times New Roman" w:hAnsi="Times New Roman"/>
          <w:sz w:val="28"/>
          <w:szCs w:val="28"/>
          <w:lang w:val="ru-RU"/>
        </w:rPr>
        <w:t xml:space="preserve">, 2024. — 241 с. — (Бакалавриат и магистратура). - ЭБС BOOK.ru. — URL: https://book.ru/book/950757 (дата обращения: 11.03.2024). — </w:t>
      </w:r>
      <w:proofErr w:type="gramStart"/>
      <w:r w:rsidRPr="00B6762B">
        <w:rPr>
          <w:rFonts w:ascii="Times New Roman" w:hAnsi="Times New Roman"/>
          <w:sz w:val="28"/>
          <w:szCs w:val="28"/>
          <w:lang w:val="ru-RU"/>
        </w:rPr>
        <w:t>Текст :</w:t>
      </w:r>
      <w:proofErr w:type="gramEnd"/>
      <w:r w:rsidRPr="00B6762B">
        <w:rPr>
          <w:rFonts w:ascii="Times New Roman" w:hAnsi="Times New Roman"/>
          <w:sz w:val="28"/>
          <w:szCs w:val="28"/>
          <w:lang w:val="ru-RU"/>
        </w:rPr>
        <w:t xml:space="preserve"> электронный.</w:t>
      </w:r>
    </w:p>
    <w:p w14:paraId="281840A9" w14:textId="0450A597" w:rsidR="00CF4A57" w:rsidRPr="00CF4A57" w:rsidRDefault="00CF4A57" w:rsidP="00CF4A57">
      <w:pPr>
        <w:widowControl/>
        <w:numPr>
          <w:ilvl w:val="0"/>
          <w:numId w:val="22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F4A57">
        <w:rPr>
          <w:rFonts w:ascii="Times New Roman" w:hAnsi="Times New Roman"/>
          <w:sz w:val="28"/>
          <w:szCs w:val="28"/>
          <w:lang w:val="ru-RU"/>
        </w:rPr>
        <w:t xml:space="preserve">Чернышев, С. А.  Основы программирования на </w:t>
      </w:r>
      <w:proofErr w:type="spellStart"/>
      <w:proofErr w:type="gramStart"/>
      <w:r w:rsidRPr="00CF4A57">
        <w:rPr>
          <w:rFonts w:ascii="Times New Roman" w:hAnsi="Times New Roman"/>
          <w:sz w:val="28"/>
          <w:szCs w:val="28"/>
          <w:lang w:val="ru-RU"/>
        </w:rPr>
        <w:t>Python</w:t>
      </w:r>
      <w:proofErr w:type="spellEnd"/>
      <w:r w:rsidRPr="00CF4A57">
        <w:rPr>
          <w:rFonts w:ascii="Times New Roman" w:hAnsi="Times New Roman"/>
          <w:sz w:val="28"/>
          <w:szCs w:val="28"/>
          <w:lang w:val="ru-RU"/>
        </w:rPr>
        <w:t xml:space="preserve"> :</w:t>
      </w:r>
      <w:proofErr w:type="gramEnd"/>
      <w:r w:rsidRPr="00CF4A57">
        <w:rPr>
          <w:rFonts w:ascii="Times New Roman" w:hAnsi="Times New Roman"/>
          <w:sz w:val="28"/>
          <w:szCs w:val="28"/>
          <w:lang w:val="ru-RU"/>
        </w:rPr>
        <w:t xml:space="preserve"> учебное пособие для вузов / С. А. Чернышев. — 2-е изд., </w:t>
      </w:r>
      <w:proofErr w:type="spellStart"/>
      <w:r w:rsidRPr="00CF4A57">
        <w:rPr>
          <w:rFonts w:ascii="Times New Roman" w:hAnsi="Times New Roman"/>
          <w:sz w:val="28"/>
          <w:szCs w:val="28"/>
          <w:lang w:val="ru-RU"/>
        </w:rPr>
        <w:t>перераб</w:t>
      </w:r>
      <w:proofErr w:type="spellEnd"/>
      <w:r w:rsidRPr="00CF4A57">
        <w:rPr>
          <w:rFonts w:ascii="Times New Roman" w:hAnsi="Times New Roman"/>
          <w:sz w:val="28"/>
          <w:szCs w:val="28"/>
          <w:lang w:val="ru-RU"/>
        </w:rPr>
        <w:t xml:space="preserve">. и доп. — </w:t>
      </w:r>
      <w:proofErr w:type="gramStart"/>
      <w:r w:rsidRPr="00CF4A57">
        <w:rPr>
          <w:rFonts w:ascii="Times New Roman" w:hAnsi="Times New Roman"/>
          <w:sz w:val="28"/>
          <w:szCs w:val="28"/>
          <w:lang w:val="ru-RU"/>
        </w:rPr>
        <w:t>Москва :</w:t>
      </w:r>
      <w:proofErr w:type="gramEnd"/>
      <w:r w:rsidRPr="00CF4A57">
        <w:rPr>
          <w:rFonts w:ascii="Times New Roman" w:hAnsi="Times New Roman"/>
          <w:sz w:val="28"/>
          <w:szCs w:val="28"/>
          <w:lang w:val="ru-RU"/>
        </w:rPr>
        <w:t xml:space="preserve"> Издательство </w:t>
      </w:r>
      <w:proofErr w:type="spellStart"/>
      <w:r w:rsidRPr="00CF4A57">
        <w:rPr>
          <w:rFonts w:ascii="Times New Roman" w:hAnsi="Times New Roman"/>
          <w:sz w:val="28"/>
          <w:szCs w:val="28"/>
          <w:lang w:val="ru-RU"/>
        </w:rPr>
        <w:t>Юрайт</w:t>
      </w:r>
      <w:proofErr w:type="spellEnd"/>
      <w:r w:rsidRPr="00CF4A57">
        <w:rPr>
          <w:rFonts w:ascii="Times New Roman" w:hAnsi="Times New Roman"/>
          <w:sz w:val="28"/>
          <w:szCs w:val="28"/>
          <w:lang w:val="ru-RU"/>
        </w:rPr>
        <w:t xml:space="preserve">, 2024. — 349 с. — (Высшее образование). — Образовательная платформа </w:t>
      </w:r>
      <w:proofErr w:type="spellStart"/>
      <w:r w:rsidRPr="00CF4A57">
        <w:rPr>
          <w:rFonts w:ascii="Times New Roman" w:hAnsi="Times New Roman"/>
          <w:sz w:val="28"/>
          <w:szCs w:val="28"/>
          <w:lang w:val="ru-RU"/>
        </w:rPr>
        <w:t>Юрайт</w:t>
      </w:r>
      <w:proofErr w:type="spellEnd"/>
      <w:r w:rsidRPr="00CF4A57">
        <w:rPr>
          <w:rFonts w:ascii="Times New Roman" w:hAnsi="Times New Roman"/>
          <w:sz w:val="28"/>
          <w:szCs w:val="28"/>
          <w:lang w:val="ru-RU"/>
        </w:rPr>
        <w:t xml:space="preserve"> [сайт]. — URL: https://urait.ru/bcode/544190 (дата обращения: 11.03.2024). — </w:t>
      </w:r>
      <w:proofErr w:type="gramStart"/>
      <w:r w:rsidRPr="00CF4A57">
        <w:rPr>
          <w:rFonts w:ascii="Times New Roman" w:hAnsi="Times New Roman"/>
          <w:sz w:val="28"/>
          <w:szCs w:val="28"/>
          <w:lang w:val="ru-RU"/>
        </w:rPr>
        <w:t>Текст :</w:t>
      </w:r>
      <w:proofErr w:type="gramEnd"/>
      <w:r w:rsidRPr="00CF4A57">
        <w:rPr>
          <w:rFonts w:ascii="Times New Roman" w:hAnsi="Times New Roman"/>
          <w:sz w:val="28"/>
          <w:szCs w:val="28"/>
          <w:lang w:val="ru-RU"/>
        </w:rPr>
        <w:t xml:space="preserve"> электронный. </w:t>
      </w:r>
    </w:p>
    <w:p w14:paraId="5A148F38" w14:textId="77777777" w:rsidR="00B6762B" w:rsidRPr="00B6762B" w:rsidRDefault="00B6762B" w:rsidP="00CF4A57">
      <w:pPr>
        <w:pStyle w:val="a6"/>
        <w:spacing w:line="360" w:lineRule="auto"/>
        <w:ind w:left="643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145E97EE" w14:textId="732EF37B" w:rsidR="00AB3082" w:rsidRPr="00B6762B" w:rsidRDefault="00AB3082" w:rsidP="00AB3082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B6762B">
        <w:rPr>
          <w:rFonts w:ascii="Times New Roman" w:hAnsi="Times New Roman"/>
          <w:b/>
          <w:i/>
          <w:sz w:val="28"/>
          <w:szCs w:val="28"/>
          <w:lang w:val="ru-RU"/>
        </w:rPr>
        <w:t>Дополнительная</w:t>
      </w:r>
      <w:r w:rsidR="00927A2D" w:rsidRPr="00B6762B"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r w:rsidRPr="00B6762B">
        <w:rPr>
          <w:rFonts w:ascii="Times New Roman" w:hAnsi="Times New Roman"/>
          <w:b/>
          <w:i/>
          <w:sz w:val="28"/>
          <w:szCs w:val="28"/>
          <w:lang w:val="ru-RU"/>
        </w:rPr>
        <w:t>литература</w:t>
      </w:r>
    </w:p>
    <w:p w14:paraId="2BFDA8CE" w14:textId="77777777" w:rsidR="00B6762B" w:rsidRPr="00B6762B" w:rsidRDefault="00B6762B" w:rsidP="00CF4A57">
      <w:pPr>
        <w:widowControl/>
        <w:numPr>
          <w:ilvl w:val="0"/>
          <w:numId w:val="22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6762B">
        <w:rPr>
          <w:rFonts w:ascii="Times New Roman" w:hAnsi="Times New Roman"/>
          <w:sz w:val="28"/>
          <w:szCs w:val="28"/>
          <w:lang w:val="ru-RU"/>
        </w:rPr>
        <w:t xml:space="preserve">Основы бизнес-анализа: учебное пособие для студ., </w:t>
      </w:r>
      <w:proofErr w:type="spellStart"/>
      <w:r w:rsidRPr="00B6762B">
        <w:rPr>
          <w:rFonts w:ascii="Times New Roman" w:hAnsi="Times New Roman"/>
          <w:sz w:val="28"/>
          <w:szCs w:val="28"/>
          <w:lang w:val="ru-RU"/>
        </w:rPr>
        <w:t>обуч</w:t>
      </w:r>
      <w:proofErr w:type="spellEnd"/>
      <w:r w:rsidRPr="00B6762B">
        <w:rPr>
          <w:rFonts w:ascii="Times New Roman" w:hAnsi="Times New Roman"/>
          <w:sz w:val="28"/>
          <w:szCs w:val="28"/>
          <w:lang w:val="ru-RU"/>
        </w:rPr>
        <w:t xml:space="preserve">. по напр. "Экономика" и "Менеджмент" (уровень магистратуры) / В.И. Бариленко [и др.]; </w:t>
      </w:r>
      <w:proofErr w:type="spellStart"/>
      <w:proofErr w:type="gramStart"/>
      <w:r w:rsidRPr="00B6762B">
        <w:rPr>
          <w:rFonts w:ascii="Times New Roman" w:hAnsi="Times New Roman"/>
          <w:sz w:val="28"/>
          <w:szCs w:val="28"/>
          <w:lang w:val="ru-RU"/>
        </w:rPr>
        <w:t>Финуниверситет</w:t>
      </w:r>
      <w:proofErr w:type="spellEnd"/>
      <w:r w:rsidRPr="00B6762B">
        <w:rPr>
          <w:rFonts w:ascii="Times New Roman" w:hAnsi="Times New Roman"/>
          <w:sz w:val="28"/>
          <w:szCs w:val="28"/>
          <w:lang w:val="ru-RU"/>
        </w:rPr>
        <w:t xml:space="preserve"> ;</w:t>
      </w:r>
      <w:proofErr w:type="gramEnd"/>
      <w:r w:rsidRPr="00B6762B">
        <w:rPr>
          <w:rFonts w:ascii="Times New Roman" w:hAnsi="Times New Roman"/>
          <w:sz w:val="28"/>
          <w:szCs w:val="28"/>
          <w:lang w:val="ru-RU"/>
        </w:rPr>
        <w:t xml:space="preserve"> под ред. В.И. Бариленко.  -  Москва: </w:t>
      </w:r>
      <w:proofErr w:type="spellStart"/>
      <w:r w:rsidRPr="00B6762B">
        <w:rPr>
          <w:rFonts w:ascii="Times New Roman" w:hAnsi="Times New Roman"/>
          <w:sz w:val="28"/>
          <w:szCs w:val="28"/>
          <w:lang w:val="ru-RU"/>
        </w:rPr>
        <w:t>Кнорус</w:t>
      </w:r>
      <w:proofErr w:type="spellEnd"/>
      <w:r w:rsidRPr="00B6762B">
        <w:rPr>
          <w:rFonts w:ascii="Times New Roman" w:hAnsi="Times New Roman"/>
          <w:sz w:val="28"/>
          <w:szCs w:val="28"/>
          <w:lang w:val="ru-RU"/>
        </w:rPr>
        <w:t xml:space="preserve">, 2014, 2018. - 271 с. — (Магистратура). - </w:t>
      </w:r>
      <w:proofErr w:type="gramStart"/>
      <w:r w:rsidRPr="00B6762B">
        <w:rPr>
          <w:rFonts w:ascii="Times New Roman" w:hAnsi="Times New Roman"/>
          <w:sz w:val="28"/>
          <w:szCs w:val="28"/>
          <w:lang w:val="ru-RU"/>
        </w:rPr>
        <w:t>Текст :</w:t>
      </w:r>
      <w:proofErr w:type="gramEnd"/>
      <w:r w:rsidRPr="00B6762B">
        <w:rPr>
          <w:rFonts w:ascii="Times New Roman" w:hAnsi="Times New Roman"/>
          <w:sz w:val="28"/>
          <w:szCs w:val="28"/>
          <w:lang w:val="ru-RU"/>
        </w:rPr>
        <w:t xml:space="preserve"> непосредственный. - То же. - 2022. - ЭБС BOOK.ru. - URL:https://book.ru/book/943026 (дата обращения:21.02.2024). — </w:t>
      </w:r>
      <w:proofErr w:type="gramStart"/>
      <w:r w:rsidRPr="00B6762B">
        <w:rPr>
          <w:rFonts w:ascii="Times New Roman" w:hAnsi="Times New Roman"/>
          <w:sz w:val="28"/>
          <w:szCs w:val="28"/>
          <w:lang w:val="ru-RU"/>
        </w:rPr>
        <w:t>Текст :</w:t>
      </w:r>
      <w:proofErr w:type="gramEnd"/>
      <w:r w:rsidRPr="00B6762B">
        <w:rPr>
          <w:rFonts w:ascii="Times New Roman" w:hAnsi="Times New Roman"/>
          <w:sz w:val="28"/>
          <w:szCs w:val="28"/>
          <w:lang w:val="ru-RU"/>
        </w:rPr>
        <w:t xml:space="preserve"> электронный.</w:t>
      </w:r>
    </w:p>
    <w:p w14:paraId="3D41A567" w14:textId="77777777" w:rsidR="00B6762B" w:rsidRPr="00B6762B" w:rsidRDefault="00B6762B" w:rsidP="00CF4A57">
      <w:pPr>
        <w:widowControl/>
        <w:numPr>
          <w:ilvl w:val="0"/>
          <w:numId w:val="22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6762B">
        <w:rPr>
          <w:rFonts w:ascii="Times New Roman" w:hAnsi="Times New Roman"/>
          <w:sz w:val="28"/>
          <w:szCs w:val="28"/>
          <w:lang w:val="ru-RU"/>
        </w:rPr>
        <w:t xml:space="preserve">Бариленко, В.И. Методология бизнес-анализа: учебное пособие для студентов, обучающихся по направлению "Экономика", "Экономика и управление" и "Менеджмент" / В.И. Бариленко; </w:t>
      </w:r>
      <w:proofErr w:type="spellStart"/>
      <w:r w:rsidRPr="00B6762B">
        <w:rPr>
          <w:rFonts w:ascii="Times New Roman" w:hAnsi="Times New Roman"/>
          <w:sz w:val="28"/>
          <w:szCs w:val="28"/>
          <w:lang w:val="ru-RU"/>
        </w:rPr>
        <w:t>Финуниверситет</w:t>
      </w:r>
      <w:proofErr w:type="spellEnd"/>
      <w:r w:rsidRPr="00B6762B">
        <w:rPr>
          <w:rFonts w:ascii="Times New Roman" w:hAnsi="Times New Roman"/>
          <w:sz w:val="28"/>
          <w:szCs w:val="28"/>
          <w:lang w:val="ru-RU"/>
        </w:rPr>
        <w:t xml:space="preserve">. — Москва: </w:t>
      </w:r>
      <w:proofErr w:type="spellStart"/>
      <w:r w:rsidRPr="00B6762B">
        <w:rPr>
          <w:rFonts w:ascii="Times New Roman" w:hAnsi="Times New Roman"/>
          <w:sz w:val="28"/>
          <w:szCs w:val="28"/>
          <w:lang w:val="ru-RU"/>
        </w:rPr>
        <w:t>Кнорус</w:t>
      </w:r>
      <w:proofErr w:type="spellEnd"/>
      <w:r w:rsidRPr="00B6762B">
        <w:rPr>
          <w:rFonts w:ascii="Times New Roman" w:hAnsi="Times New Roman"/>
          <w:sz w:val="28"/>
          <w:szCs w:val="28"/>
          <w:lang w:val="ru-RU"/>
        </w:rPr>
        <w:t xml:space="preserve">, 2022 — 218 с. — (Магистратура). - Текст: непосредственный. - То же. - ЭБС BOOK.ru. - URL: https://book.ru/book/942996 (дата обращения: 13.03.2024). — </w:t>
      </w:r>
      <w:proofErr w:type="gramStart"/>
      <w:r w:rsidRPr="00B6762B">
        <w:rPr>
          <w:rFonts w:ascii="Times New Roman" w:hAnsi="Times New Roman"/>
          <w:sz w:val="28"/>
          <w:szCs w:val="28"/>
          <w:lang w:val="ru-RU"/>
        </w:rPr>
        <w:t>Текст :</w:t>
      </w:r>
      <w:proofErr w:type="gramEnd"/>
      <w:r w:rsidRPr="00B6762B">
        <w:rPr>
          <w:rFonts w:ascii="Times New Roman" w:hAnsi="Times New Roman"/>
          <w:sz w:val="28"/>
          <w:szCs w:val="28"/>
          <w:lang w:val="ru-RU"/>
        </w:rPr>
        <w:t xml:space="preserve"> электронный.</w:t>
      </w:r>
    </w:p>
    <w:p w14:paraId="093CA1A5" w14:textId="77777777" w:rsidR="00395A82" w:rsidRDefault="00395A82" w:rsidP="00AB3082">
      <w:pPr>
        <w:widowControl/>
        <w:numPr>
          <w:ilvl w:val="0"/>
          <w:numId w:val="22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95A82">
        <w:rPr>
          <w:rFonts w:ascii="Times New Roman" w:hAnsi="Times New Roman"/>
          <w:sz w:val="28"/>
          <w:szCs w:val="28"/>
          <w:lang w:val="ru-RU"/>
        </w:rPr>
        <w:t xml:space="preserve">Аналитическое обоснование конкурентоспособных бизнес-моделей: учебное пособие / В.И. Бариленко, В.В. Бердников, О.Ю. </w:t>
      </w:r>
      <w:proofErr w:type="spellStart"/>
      <w:r w:rsidRPr="00395A82">
        <w:rPr>
          <w:rFonts w:ascii="Times New Roman" w:hAnsi="Times New Roman"/>
          <w:sz w:val="28"/>
          <w:szCs w:val="28"/>
          <w:lang w:val="ru-RU"/>
        </w:rPr>
        <w:t>Гавель</w:t>
      </w:r>
      <w:proofErr w:type="spellEnd"/>
      <w:r w:rsidRPr="00395A82">
        <w:rPr>
          <w:rFonts w:ascii="Times New Roman" w:hAnsi="Times New Roman"/>
          <w:sz w:val="28"/>
          <w:szCs w:val="28"/>
          <w:lang w:val="ru-RU"/>
        </w:rPr>
        <w:t xml:space="preserve">, Ч.В. Керимова; </w:t>
      </w:r>
      <w:proofErr w:type="spellStart"/>
      <w:proofErr w:type="gramStart"/>
      <w:r w:rsidRPr="00395A82">
        <w:rPr>
          <w:rFonts w:ascii="Times New Roman" w:hAnsi="Times New Roman"/>
          <w:sz w:val="28"/>
          <w:szCs w:val="28"/>
          <w:lang w:val="ru-RU"/>
        </w:rPr>
        <w:t>Финуниверситет</w:t>
      </w:r>
      <w:proofErr w:type="spellEnd"/>
      <w:r w:rsidRPr="00395A82">
        <w:rPr>
          <w:rFonts w:ascii="Times New Roman" w:hAnsi="Times New Roman"/>
          <w:sz w:val="28"/>
          <w:szCs w:val="28"/>
          <w:lang w:val="ru-RU"/>
        </w:rPr>
        <w:t xml:space="preserve"> ;</w:t>
      </w:r>
      <w:proofErr w:type="gramEnd"/>
      <w:r w:rsidRPr="00395A82">
        <w:rPr>
          <w:rFonts w:ascii="Times New Roman" w:hAnsi="Times New Roman"/>
          <w:sz w:val="28"/>
          <w:szCs w:val="28"/>
          <w:lang w:val="ru-RU"/>
        </w:rPr>
        <w:t xml:space="preserve"> под ред. В.И. Бариленко. - Москва: </w:t>
      </w:r>
      <w:proofErr w:type="spellStart"/>
      <w:r w:rsidRPr="00395A82">
        <w:rPr>
          <w:rFonts w:ascii="Times New Roman" w:hAnsi="Times New Roman"/>
          <w:sz w:val="28"/>
          <w:szCs w:val="28"/>
          <w:lang w:val="ru-RU"/>
        </w:rPr>
        <w:t>Русайнс</w:t>
      </w:r>
      <w:proofErr w:type="spellEnd"/>
      <w:r w:rsidRPr="00395A82">
        <w:rPr>
          <w:rFonts w:ascii="Times New Roman" w:hAnsi="Times New Roman"/>
          <w:sz w:val="28"/>
          <w:szCs w:val="28"/>
          <w:lang w:val="ru-RU"/>
        </w:rPr>
        <w:t xml:space="preserve">, 2015. - 308 с. - Текст: </w:t>
      </w:r>
      <w:r w:rsidRPr="00395A82">
        <w:rPr>
          <w:rFonts w:ascii="Times New Roman" w:hAnsi="Times New Roman"/>
          <w:sz w:val="28"/>
          <w:szCs w:val="28"/>
          <w:lang w:val="ru-RU"/>
        </w:rPr>
        <w:lastRenderedPageBreak/>
        <w:t xml:space="preserve">непосредственный. - То же. - 2021. - ЭБС BOOK.ru. - URL: https://book.ru/book/941884 (дата обращения: 15.04.2024). — </w:t>
      </w:r>
      <w:proofErr w:type="gramStart"/>
      <w:r w:rsidRPr="00395A82">
        <w:rPr>
          <w:rFonts w:ascii="Times New Roman" w:hAnsi="Times New Roman"/>
          <w:sz w:val="28"/>
          <w:szCs w:val="28"/>
          <w:lang w:val="ru-RU"/>
        </w:rPr>
        <w:t>Текст :</w:t>
      </w:r>
      <w:proofErr w:type="gramEnd"/>
      <w:r w:rsidRPr="00395A82">
        <w:rPr>
          <w:rFonts w:ascii="Times New Roman" w:hAnsi="Times New Roman"/>
          <w:sz w:val="28"/>
          <w:szCs w:val="28"/>
          <w:lang w:val="ru-RU"/>
        </w:rPr>
        <w:t xml:space="preserve"> электронный.</w:t>
      </w:r>
    </w:p>
    <w:p w14:paraId="7724BE78" w14:textId="77777777" w:rsidR="00395A82" w:rsidRDefault="00395A82" w:rsidP="00AB3082">
      <w:pPr>
        <w:widowControl/>
        <w:numPr>
          <w:ilvl w:val="0"/>
          <w:numId w:val="22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395A82">
        <w:rPr>
          <w:rFonts w:ascii="Times New Roman" w:hAnsi="Times New Roman"/>
          <w:sz w:val="28"/>
          <w:szCs w:val="28"/>
          <w:lang w:val="ru-RU"/>
        </w:rPr>
        <w:t>Гавель</w:t>
      </w:r>
      <w:proofErr w:type="spellEnd"/>
      <w:r w:rsidRPr="00395A82">
        <w:rPr>
          <w:rFonts w:ascii="Times New Roman" w:hAnsi="Times New Roman"/>
          <w:sz w:val="28"/>
          <w:szCs w:val="28"/>
          <w:lang w:val="ru-RU"/>
        </w:rPr>
        <w:t xml:space="preserve">, О.Ю. Развитие методологии стратегического анализа эффективности </w:t>
      </w:r>
      <w:proofErr w:type="gramStart"/>
      <w:r w:rsidRPr="00395A82">
        <w:rPr>
          <w:rFonts w:ascii="Times New Roman" w:hAnsi="Times New Roman"/>
          <w:sz w:val="28"/>
          <w:szCs w:val="28"/>
          <w:lang w:val="ru-RU"/>
        </w:rPr>
        <w:t>бизнеса :</w:t>
      </w:r>
      <w:proofErr w:type="gramEnd"/>
      <w:r w:rsidRPr="00395A82">
        <w:rPr>
          <w:rFonts w:ascii="Times New Roman" w:hAnsi="Times New Roman"/>
          <w:sz w:val="28"/>
          <w:szCs w:val="28"/>
          <w:lang w:val="ru-RU"/>
        </w:rPr>
        <w:t xml:space="preserve"> монография / О.Ю. </w:t>
      </w:r>
      <w:proofErr w:type="spellStart"/>
      <w:r w:rsidRPr="00395A82">
        <w:rPr>
          <w:rFonts w:ascii="Times New Roman" w:hAnsi="Times New Roman"/>
          <w:sz w:val="28"/>
          <w:szCs w:val="28"/>
          <w:lang w:val="ru-RU"/>
        </w:rPr>
        <w:t>Гавель</w:t>
      </w:r>
      <w:proofErr w:type="spellEnd"/>
      <w:r w:rsidRPr="00395A82">
        <w:rPr>
          <w:rFonts w:ascii="Times New Roman" w:hAnsi="Times New Roman"/>
          <w:sz w:val="28"/>
          <w:szCs w:val="28"/>
          <w:lang w:val="ru-RU"/>
        </w:rPr>
        <w:t xml:space="preserve">, Ч.В. Керимова, С.В. Музалев. — </w:t>
      </w:r>
      <w:proofErr w:type="gramStart"/>
      <w:r w:rsidRPr="00395A82">
        <w:rPr>
          <w:rFonts w:ascii="Times New Roman" w:hAnsi="Times New Roman"/>
          <w:sz w:val="28"/>
          <w:szCs w:val="28"/>
          <w:lang w:val="ru-RU"/>
        </w:rPr>
        <w:t>Москва :</w:t>
      </w:r>
      <w:proofErr w:type="gramEnd"/>
      <w:r w:rsidRPr="00395A8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95A82">
        <w:rPr>
          <w:rFonts w:ascii="Times New Roman" w:hAnsi="Times New Roman"/>
          <w:sz w:val="28"/>
          <w:szCs w:val="28"/>
          <w:lang w:val="ru-RU"/>
        </w:rPr>
        <w:t>КноРус</w:t>
      </w:r>
      <w:proofErr w:type="spellEnd"/>
      <w:r w:rsidRPr="00395A82">
        <w:rPr>
          <w:rFonts w:ascii="Times New Roman" w:hAnsi="Times New Roman"/>
          <w:sz w:val="28"/>
          <w:szCs w:val="28"/>
          <w:lang w:val="ru-RU"/>
        </w:rPr>
        <w:t xml:space="preserve">, 2021. — 168 с. — ЭБС BOOK.ru. — URL:https://book.ru/book/941516 (дата обращения:21.03.2024). — </w:t>
      </w:r>
      <w:proofErr w:type="gramStart"/>
      <w:r w:rsidRPr="00395A82">
        <w:rPr>
          <w:rFonts w:ascii="Times New Roman" w:hAnsi="Times New Roman"/>
          <w:sz w:val="28"/>
          <w:szCs w:val="28"/>
          <w:lang w:val="ru-RU"/>
        </w:rPr>
        <w:t>Текст :</w:t>
      </w:r>
      <w:proofErr w:type="gramEnd"/>
      <w:r w:rsidRPr="00395A82">
        <w:rPr>
          <w:rFonts w:ascii="Times New Roman" w:hAnsi="Times New Roman"/>
          <w:sz w:val="28"/>
          <w:szCs w:val="28"/>
          <w:lang w:val="ru-RU"/>
        </w:rPr>
        <w:t xml:space="preserve"> электронный.</w:t>
      </w:r>
    </w:p>
    <w:p w14:paraId="77915479" w14:textId="77777777" w:rsidR="00862742" w:rsidRDefault="00862742" w:rsidP="00AB3082">
      <w:pPr>
        <w:widowControl/>
        <w:numPr>
          <w:ilvl w:val="0"/>
          <w:numId w:val="22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62742">
        <w:rPr>
          <w:rFonts w:ascii="Times New Roman" w:hAnsi="Times New Roman"/>
          <w:sz w:val="28"/>
          <w:szCs w:val="28"/>
          <w:lang w:val="ru-RU"/>
        </w:rPr>
        <w:t xml:space="preserve">Информационно-аналитические методы оценки и мониторинга эффективности инновационных проектов: монография / В.И. Бариленко, Ч.В. Керимова, О.Ю. </w:t>
      </w:r>
      <w:proofErr w:type="spellStart"/>
      <w:r w:rsidRPr="00862742">
        <w:rPr>
          <w:rFonts w:ascii="Times New Roman" w:hAnsi="Times New Roman"/>
          <w:sz w:val="28"/>
          <w:szCs w:val="28"/>
          <w:lang w:val="ru-RU"/>
        </w:rPr>
        <w:t>Гавель</w:t>
      </w:r>
      <w:proofErr w:type="spellEnd"/>
      <w:r w:rsidRPr="00862742">
        <w:rPr>
          <w:rFonts w:ascii="Times New Roman" w:hAnsi="Times New Roman"/>
          <w:sz w:val="28"/>
          <w:szCs w:val="28"/>
          <w:lang w:val="ru-RU"/>
        </w:rPr>
        <w:t xml:space="preserve">, В.В. Бердников; </w:t>
      </w:r>
      <w:proofErr w:type="spellStart"/>
      <w:proofErr w:type="gramStart"/>
      <w:r w:rsidRPr="00862742">
        <w:rPr>
          <w:rFonts w:ascii="Times New Roman" w:hAnsi="Times New Roman"/>
          <w:sz w:val="28"/>
          <w:szCs w:val="28"/>
          <w:lang w:val="ru-RU"/>
        </w:rPr>
        <w:t>Финуниверситет</w:t>
      </w:r>
      <w:proofErr w:type="spellEnd"/>
      <w:r w:rsidRPr="00862742">
        <w:rPr>
          <w:rFonts w:ascii="Times New Roman" w:hAnsi="Times New Roman"/>
          <w:sz w:val="28"/>
          <w:szCs w:val="28"/>
          <w:lang w:val="ru-RU"/>
        </w:rPr>
        <w:t xml:space="preserve"> ;</w:t>
      </w:r>
      <w:proofErr w:type="gramEnd"/>
      <w:r w:rsidRPr="00862742">
        <w:rPr>
          <w:rFonts w:ascii="Times New Roman" w:hAnsi="Times New Roman"/>
          <w:sz w:val="28"/>
          <w:szCs w:val="28"/>
          <w:lang w:val="ru-RU"/>
        </w:rPr>
        <w:t xml:space="preserve"> под ред. В.И. Бариленко. - Москва: </w:t>
      </w:r>
      <w:proofErr w:type="spellStart"/>
      <w:r w:rsidRPr="00862742">
        <w:rPr>
          <w:rFonts w:ascii="Times New Roman" w:hAnsi="Times New Roman"/>
          <w:sz w:val="28"/>
          <w:szCs w:val="28"/>
          <w:lang w:val="ru-RU"/>
        </w:rPr>
        <w:t>Русайнс</w:t>
      </w:r>
      <w:proofErr w:type="spellEnd"/>
      <w:r w:rsidRPr="00862742">
        <w:rPr>
          <w:rFonts w:ascii="Times New Roman" w:hAnsi="Times New Roman"/>
          <w:sz w:val="28"/>
          <w:szCs w:val="28"/>
          <w:lang w:val="ru-RU"/>
        </w:rPr>
        <w:t xml:space="preserve">, 2015. - 163 с. - Текст: непосредственный. - То же. -  2020. - ЭБС BOOK.RU. -  URL: https://book.ru/book/935958 (дата обращения: 05.03.2024). — </w:t>
      </w:r>
      <w:proofErr w:type="gramStart"/>
      <w:r w:rsidRPr="00862742">
        <w:rPr>
          <w:rFonts w:ascii="Times New Roman" w:hAnsi="Times New Roman"/>
          <w:sz w:val="28"/>
          <w:szCs w:val="28"/>
          <w:lang w:val="ru-RU"/>
        </w:rPr>
        <w:t>Текст :</w:t>
      </w:r>
      <w:proofErr w:type="gramEnd"/>
      <w:r w:rsidRPr="00862742">
        <w:rPr>
          <w:rFonts w:ascii="Times New Roman" w:hAnsi="Times New Roman"/>
          <w:sz w:val="28"/>
          <w:szCs w:val="28"/>
          <w:lang w:val="ru-RU"/>
        </w:rPr>
        <w:t xml:space="preserve"> электронный.</w:t>
      </w:r>
    </w:p>
    <w:p w14:paraId="73F17710" w14:textId="77777777" w:rsidR="00862742" w:rsidRDefault="00862742" w:rsidP="00862742">
      <w:pPr>
        <w:widowControl/>
        <w:numPr>
          <w:ilvl w:val="0"/>
          <w:numId w:val="22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862742">
        <w:rPr>
          <w:rFonts w:ascii="Times New Roman" w:hAnsi="Times New Roman"/>
          <w:sz w:val="28"/>
          <w:szCs w:val="28"/>
          <w:lang w:val="ru-RU"/>
        </w:rPr>
        <w:t>Остервальдер</w:t>
      </w:r>
      <w:proofErr w:type="spellEnd"/>
      <w:r w:rsidRPr="00862742">
        <w:rPr>
          <w:rFonts w:ascii="Times New Roman" w:hAnsi="Times New Roman"/>
          <w:sz w:val="28"/>
          <w:szCs w:val="28"/>
          <w:lang w:val="ru-RU"/>
        </w:rPr>
        <w:t xml:space="preserve">, А. Построение бизнес-моделей. Настольная книга стратега и новатора: Пер. с англ. / А. </w:t>
      </w:r>
      <w:proofErr w:type="spellStart"/>
      <w:r w:rsidRPr="00862742">
        <w:rPr>
          <w:rFonts w:ascii="Times New Roman" w:hAnsi="Times New Roman"/>
          <w:sz w:val="28"/>
          <w:szCs w:val="28"/>
          <w:lang w:val="ru-RU"/>
        </w:rPr>
        <w:t>Остервальдер</w:t>
      </w:r>
      <w:proofErr w:type="spellEnd"/>
      <w:r w:rsidRPr="00862742">
        <w:rPr>
          <w:rFonts w:ascii="Times New Roman" w:hAnsi="Times New Roman"/>
          <w:sz w:val="28"/>
          <w:szCs w:val="28"/>
          <w:lang w:val="ru-RU"/>
        </w:rPr>
        <w:t xml:space="preserve">, И. </w:t>
      </w:r>
      <w:proofErr w:type="spellStart"/>
      <w:r w:rsidRPr="00862742">
        <w:rPr>
          <w:rFonts w:ascii="Times New Roman" w:hAnsi="Times New Roman"/>
          <w:sz w:val="28"/>
          <w:szCs w:val="28"/>
          <w:lang w:val="ru-RU"/>
        </w:rPr>
        <w:t>Пинье</w:t>
      </w:r>
      <w:proofErr w:type="spellEnd"/>
      <w:r w:rsidRPr="00862742">
        <w:rPr>
          <w:rFonts w:ascii="Times New Roman" w:hAnsi="Times New Roman"/>
          <w:sz w:val="28"/>
          <w:szCs w:val="28"/>
          <w:lang w:val="ru-RU"/>
        </w:rPr>
        <w:t xml:space="preserve">. - 2-е изд. - Москва: Альпина </w:t>
      </w:r>
      <w:proofErr w:type="spellStart"/>
      <w:proofErr w:type="gramStart"/>
      <w:r w:rsidRPr="00862742">
        <w:rPr>
          <w:rFonts w:ascii="Times New Roman" w:hAnsi="Times New Roman"/>
          <w:sz w:val="28"/>
          <w:szCs w:val="28"/>
          <w:lang w:val="ru-RU"/>
        </w:rPr>
        <w:t>Паблишер</w:t>
      </w:r>
      <w:proofErr w:type="spellEnd"/>
      <w:r w:rsidRPr="00862742">
        <w:rPr>
          <w:rFonts w:ascii="Times New Roman" w:hAnsi="Times New Roman"/>
          <w:sz w:val="28"/>
          <w:szCs w:val="28"/>
          <w:lang w:val="ru-RU"/>
        </w:rPr>
        <w:t>,  2016</w:t>
      </w:r>
      <w:proofErr w:type="gramEnd"/>
      <w:r w:rsidRPr="00862742">
        <w:rPr>
          <w:rFonts w:ascii="Times New Roman" w:hAnsi="Times New Roman"/>
          <w:sz w:val="28"/>
          <w:szCs w:val="28"/>
          <w:lang w:val="ru-RU"/>
        </w:rPr>
        <w:t xml:space="preserve">. - 288 с.  - Текст: непосредственный. - То же. - ЭБС ZNANIUM. - URL: </w:t>
      </w:r>
      <w:proofErr w:type="gramStart"/>
      <w:r w:rsidRPr="00862742">
        <w:rPr>
          <w:rFonts w:ascii="Times New Roman" w:hAnsi="Times New Roman"/>
          <w:sz w:val="28"/>
          <w:szCs w:val="28"/>
          <w:lang w:val="ru-RU"/>
        </w:rPr>
        <w:t>http://znanium.com/catalog/product/916078 ;</w:t>
      </w:r>
      <w:proofErr w:type="gramEnd"/>
      <w:r w:rsidRPr="00862742">
        <w:rPr>
          <w:rFonts w:ascii="Times New Roman" w:hAnsi="Times New Roman"/>
          <w:sz w:val="28"/>
          <w:szCs w:val="28"/>
          <w:lang w:val="ru-RU"/>
        </w:rPr>
        <w:t xml:space="preserve"> ЭБС </w:t>
      </w:r>
      <w:proofErr w:type="spellStart"/>
      <w:r w:rsidRPr="00862742">
        <w:rPr>
          <w:rFonts w:ascii="Times New Roman" w:hAnsi="Times New Roman"/>
          <w:sz w:val="28"/>
          <w:szCs w:val="28"/>
          <w:lang w:val="ru-RU"/>
        </w:rPr>
        <w:t>Alpina</w:t>
      </w:r>
      <w:proofErr w:type="spellEnd"/>
      <w:r w:rsidRPr="0086274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62742">
        <w:rPr>
          <w:rFonts w:ascii="Times New Roman" w:hAnsi="Times New Roman"/>
          <w:sz w:val="28"/>
          <w:szCs w:val="28"/>
          <w:lang w:val="ru-RU"/>
        </w:rPr>
        <w:t>Digital</w:t>
      </w:r>
      <w:proofErr w:type="spellEnd"/>
      <w:r w:rsidRPr="00862742">
        <w:rPr>
          <w:rFonts w:ascii="Times New Roman" w:hAnsi="Times New Roman"/>
          <w:sz w:val="28"/>
          <w:szCs w:val="28"/>
          <w:lang w:val="ru-RU"/>
        </w:rPr>
        <w:t xml:space="preserve">. - URL: https://finunivers.alpinadigital.ru/book/351 (дата обращения: 19.03.2024). - </w:t>
      </w:r>
      <w:proofErr w:type="gramStart"/>
      <w:r w:rsidRPr="00862742">
        <w:rPr>
          <w:rFonts w:ascii="Times New Roman" w:hAnsi="Times New Roman"/>
          <w:sz w:val="28"/>
          <w:szCs w:val="28"/>
          <w:lang w:val="ru-RU"/>
        </w:rPr>
        <w:t>Текст :</w:t>
      </w:r>
      <w:proofErr w:type="gramEnd"/>
      <w:r w:rsidRPr="00862742">
        <w:rPr>
          <w:rFonts w:ascii="Times New Roman" w:hAnsi="Times New Roman"/>
          <w:sz w:val="28"/>
          <w:szCs w:val="28"/>
          <w:lang w:val="ru-RU"/>
        </w:rPr>
        <w:t xml:space="preserve"> электронный.</w:t>
      </w:r>
    </w:p>
    <w:p w14:paraId="55718A54" w14:textId="77777777" w:rsidR="00AB3082" w:rsidRPr="0030296B" w:rsidRDefault="00AB3082" w:rsidP="00AB3082">
      <w:pPr>
        <w:tabs>
          <w:tab w:val="left" w:pos="851"/>
          <w:tab w:val="left" w:pos="1134"/>
        </w:tabs>
        <w:spacing w:line="360" w:lineRule="auto"/>
        <w:ind w:left="142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ru-RU" w:eastAsia="ru-RU"/>
        </w:rPr>
      </w:pPr>
      <w:r w:rsidRPr="0030296B">
        <w:rPr>
          <w:rFonts w:ascii="Times New Roman" w:eastAsia="Times New Roman" w:hAnsi="Times New Roman"/>
          <w:b/>
          <w:bCs/>
          <w:i/>
          <w:iCs/>
          <w:sz w:val="28"/>
          <w:szCs w:val="28"/>
          <w:lang w:val="ru-RU" w:eastAsia="ru-RU"/>
        </w:rPr>
        <w:t>Интернет-ресурсы</w:t>
      </w:r>
    </w:p>
    <w:p w14:paraId="7FD49D24" w14:textId="0A09F072" w:rsidR="00AB3082" w:rsidRPr="0030296B" w:rsidRDefault="00AB3082" w:rsidP="00AB3082">
      <w:pPr>
        <w:widowControl/>
        <w:numPr>
          <w:ilvl w:val="0"/>
          <w:numId w:val="23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>Официальный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сайт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Минфина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РФ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hyperlink r:id="rId12">
        <w:r w:rsidRPr="0030296B">
          <w:rPr>
            <w:rFonts w:ascii="Times New Roman" w:hAnsi="Times New Roman"/>
            <w:sz w:val="28"/>
            <w:szCs w:val="28"/>
          </w:rPr>
          <w:t>http</w:t>
        </w:r>
        <w:r w:rsidRPr="0030296B">
          <w:rPr>
            <w:rFonts w:ascii="Times New Roman" w:hAnsi="Times New Roman"/>
            <w:sz w:val="28"/>
            <w:szCs w:val="28"/>
            <w:lang w:val="ru-RU"/>
          </w:rPr>
          <w:t>://</w:t>
        </w:r>
        <w:r w:rsidRPr="0030296B">
          <w:rPr>
            <w:rFonts w:ascii="Times New Roman" w:hAnsi="Times New Roman"/>
            <w:sz w:val="28"/>
            <w:szCs w:val="28"/>
          </w:rPr>
          <w:t>www</w:t>
        </w:r>
        <w:r w:rsidRPr="0030296B">
          <w:rPr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Pr="0030296B">
          <w:rPr>
            <w:rFonts w:ascii="Times New Roman" w:hAnsi="Times New Roman"/>
            <w:sz w:val="28"/>
            <w:szCs w:val="28"/>
          </w:rPr>
          <w:t>minfin</w:t>
        </w:r>
        <w:proofErr w:type="spellEnd"/>
        <w:r w:rsidRPr="0030296B">
          <w:rPr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Pr="0030296B">
          <w:rPr>
            <w:rFonts w:ascii="Times New Roman" w:hAnsi="Times New Roman"/>
            <w:sz w:val="28"/>
            <w:szCs w:val="28"/>
          </w:rPr>
          <w:t>ru</w:t>
        </w:r>
        <w:proofErr w:type="spellEnd"/>
      </w:hyperlink>
    </w:p>
    <w:p w14:paraId="1A9D6C1C" w14:textId="58C289BD" w:rsidR="00AB3082" w:rsidRPr="0030296B" w:rsidRDefault="00AB3082" w:rsidP="00AB3082">
      <w:pPr>
        <w:widowControl/>
        <w:numPr>
          <w:ilvl w:val="0"/>
          <w:numId w:val="23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>Официальный</w:t>
      </w:r>
      <w:r w:rsidRPr="0030296B">
        <w:rPr>
          <w:rFonts w:ascii="Times New Roman" w:hAnsi="Times New Roman"/>
          <w:sz w:val="28"/>
          <w:szCs w:val="28"/>
          <w:lang w:val="ru-RU"/>
        </w:rPr>
        <w:tab/>
        <w:t>сайт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Института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Профессиональных</w:t>
      </w:r>
      <w:r w:rsidRPr="0030296B">
        <w:rPr>
          <w:rFonts w:ascii="Times New Roman" w:hAnsi="Times New Roman"/>
          <w:sz w:val="28"/>
          <w:szCs w:val="28"/>
          <w:lang w:val="ru-RU"/>
        </w:rPr>
        <w:tab/>
        <w:t>бухгалтеров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аудиторов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России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-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hyperlink r:id="rId13">
        <w:r w:rsidRPr="0030296B">
          <w:rPr>
            <w:rFonts w:ascii="Times New Roman" w:hAnsi="Times New Roman"/>
            <w:sz w:val="28"/>
            <w:szCs w:val="28"/>
          </w:rPr>
          <w:t>www</w:t>
        </w:r>
        <w:r w:rsidRPr="0030296B">
          <w:rPr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Pr="0030296B">
          <w:rPr>
            <w:rFonts w:ascii="Times New Roman" w:hAnsi="Times New Roman"/>
            <w:sz w:val="28"/>
            <w:szCs w:val="28"/>
          </w:rPr>
          <w:t>ipbr</w:t>
        </w:r>
        <w:proofErr w:type="spellEnd"/>
        <w:r w:rsidRPr="0030296B">
          <w:rPr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Pr="0030296B">
          <w:rPr>
            <w:rFonts w:ascii="Times New Roman" w:hAnsi="Times New Roman"/>
            <w:sz w:val="28"/>
            <w:szCs w:val="28"/>
          </w:rPr>
          <w:t>ru</w:t>
        </w:r>
        <w:proofErr w:type="spellEnd"/>
      </w:hyperlink>
    </w:p>
    <w:p w14:paraId="244935BB" w14:textId="2DF498AA" w:rsidR="00AB3082" w:rsidRPr="0030296B" w:rsidRDefault="00AB3082" w:rsidP="00AB3082">
      <w:pPr>
        <w:widowControl/>
        <w:numPr>
          <w:ilvl w:val="0"/>
          <w:numId w:val="23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>Официальный</w:t>
      </w:r>
      <w:r w:rsidRPr="0030296B">
        <w:rPr>
          <w:rFonts w:ascii="Times New Roman" w:hAnsi="Times New Roman"/>
          <w:sz w:val="28"/>
          <w:szCs w:val="28"/>
          <w:lang w:val="ru-RU"/>
        </w:rPr>
        <w:tab/>
        <w:t>сайт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Американской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ассоциации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дипломированных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бухгалтеров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-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hyperlink r:id="rId14">
        <w:r w:rsidRPr="0030296B">
          <w:rPr>
            <w:rFonts w:ascii="Times New Roman" w:hAnsi="Times New Roman"/>
            <w:sz w:val="28"/>
            <w:szCs w:val="28"/>
          </w:rPr>
          <w:t>www</w:t>
        </w:r>
        <w:r w:rsidRPr="0030296B">
          <w:rPr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Pr="0030296B">
          <w:rPr>
            <w:rFonts w:ascii="Times New Roman" w:hAnsi="Times New Roman"/>
            <w:sz w:val="28"/>
            <w:szCs w:val="28"/>
          </w:rPr>
          <w:t>aicpa</w:t>
        </w:r>
        <w:proofErr w:type="spellEnd"/>
        <w:r w:rsidRPr="0030296B">
          <w:rPr>
            <w:rFonts w:ascii="Times New Roman" w:hAnsi="Times New Roman"/>
            <w:sz w:val="28"/>
            <w:szCs w:val="28"/>
            <w:lang w:val="ru-RU"/>
          </w:rPr>
          <w:t>.</w:t>
        </w:r>
        <w:r w:rsidRPr="0030296B">
          <w:rPr>
            <w:rFonts w:ascii="Times New Roman" w:hAnsi="Times New Roman"/>
            <w:sz w:val="28"/>
            <w:szCs w:val="28"/>
          </w:rPr>
          <w:t>org</w:t>
        </w:r>
      </w:hyperlink>
    </w:p>
    <w:p w14:paraId="279F0C52" w14:textId="4FF340E4" w:rsidR="00AB3082" w:rsidRPr="0030296B" w:rsidRDefault="00AB3082" w:rsidP="00AB3082">
      <w:pPr>
        <w:widowControl/>
        <w:numPr>
          <w:ilvl w:val="0"/>
          <w:numId w:val="23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>Официальный</w:t>
      </w:r>
      <w:r w:rsidRPr="0030296B">
        <w:rPr>
          <w:rFonts w:ascii="Times New Roman" w:hAnsi="Times New Roman"/>
          <w:sz w:val="28"/>
          <w:szCs w:val="28"/>
          <w:lang w:val="ru-RU"/>
        </w:rPr>
        <w:tab/>
        <w:t>сайт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Международной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федерации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бухгалтеров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-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hyperlink r:id="rId15">
        <w:r w:rsidRPr="0030296B">
          <w:rPr>
            <w:rFonts w:ascii="Times New Roman" w:hAnsi="Times New Roman"/>
            <w:sz w:val="28"/>
            <w:szCs w:val="28"/>
          </w:rPr>
          <w:t>www</w:t>
        </w:r>
        <w:r w:rsidRPr="0030296B">
          <w:rPr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Pr="0030296B">
          <w:rPr>
            <w:rFonts w:ascii="Times New Roman" w:hAnsi="Times New Roman"/>
            <w:sz w:val="28"/>
            <w:szCs w:val="28"/>
          </w:rPr>
          <w:t>ifac</w:t>
        </w:r>
        <w:proofErr w:type="spellEnd"/>
        <w:r w:rsidRPr="0030296B">
          <w:rPr>
            <w:rFonts w:ascii="Times New Roman" w:hAnsi="Times New Roman"/>
            <w:sz w:val="28"/>
            <w:szCs w:val="28"/>
            <w:lang w:val="ru-RU"/>
          </w:rPr>
          <w:t>.</w:t>
        </w:r>
        <w:r w:rsidRPr="0030296B">
          <w:rPr>
            <w:rFonts w:ascii="Times New Roman" w:hAnsi="Times New Roman"/>
            <w:sz w:val="28"/>
            <w:szCs w:val="28"/>
          </w:rPr>
          <w:t>org</w:t>
        </w:r>
      </w:hyperlink>
    </w:p>
    <w:p w14:paraId="1BA860E9" w14:textId="3EED0B3D" w:rsidR="00AB3082" w:rsidRPr="0030296B" w:rsidRDefault="00AB3082" w:rsidP="00AB3082">
      <w:pPr>
        <w:widowControl/>
        <w:numPr>
          <w:ilvl w:val="0"/>
          <w:numId w:val="23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>Официальный</w:t>
      </w:r>
      <w:r w:rsidRPr="0030296B">
        <w:rPr>
          <w:rFonts w:ascii="Times New Roman" w:hAnsi="Times New Roman"/>
          <w:sz w:val="28"/>
          <w:szCs w:val="28"/>
          <w:lang w:val="ru-RU"/>
        </w:rPr>
        <w:tab/>
        <w:t>сайт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Федеральной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службы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государственной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статистики.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</w:rPr>
        <w:t>URL</w:t>
      </w:r>
      <w:r w:rsidRPr="0030296B">
        <w:rPr>
          <w:rFonts w:ascii="Times New Roman" w:hAnsi="Times New Roman"/>
          <w:sz w:val="28"/>
          <w:szCs w:val="28"/>
          <w:lang w:val="ru-RU"/>
        </w:rPr>
        <w:t>: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</w:rPr>
        <w:t>http</w:t>
      </w:r>
      <w:r w:rsidRPr="0030296B">
        <w:rPr>
          <w:rFonts w:ascii="Times New Roman" w:hAnsi="Times New Roman"/>
          <w:sz w:val="28"/>
          <w:szCs w:val="28"/>
          <w:lang w:val="ru-RU"/>
        </w:rPr>
        <w:t>://</w:t>
      </w:r>
      <w:hyperlink r:id="rId16">
        <w:r w:rsidRPr="0030296B">
          <w:rPr>
            <w:rFonts w:ascii="Times New Roman" w:hAnsi="Times New Roman"/>
            <w:sz w:val="28"/>
            <w:szCs w:val="28"/>
          </w:rPr>
          <w:t>www</w:t>
        </w:r>
        <w:r w:rsidRPr="0030296B">
          <w:rPr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Pr="0030296B">
          <w:rPr>
            <w:rFonts w:ascii="Times New Roman" w:hAnsi="Times New Roman"/>
            <w:sz w:val="28"/>
            <w:szCs w:val="28"/>
          </w:rPr>
          <w:t>gks</w:t>
        </w:r>
        <w:proofErr w:type="spellEnd"/>
        <w:r w:rsidRPr="0030296B">
          <w:rPr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Pr="0030296B">
          <w:rPr>
            <w:rFonts w:ascii="Times New Roman" w:hAnsi="Times New Roman"/>
            <w:sz w:val="28"/>
            <w:szCs w:val="28"/>
          </w:rPr>
          <w:t>ru</w:t>
        </w:r>
        <w:proofErr w:type="spellEnd"/>
        <w:r w:rsidR="00927A2D">
          <w:rPr>
            <w:rFonts w:ascii="Times New Roman" w:hAnsi="Times New Roman"/>
            <w:sz w:val="28"/>
            <w:szCs w:val="28"/>
            <w:lang w:val="ru-RU"/>
          </w:rPr>
          <w:t xml:space="preserve"> </w:t>
        </w:r>
      </w:hyperlink>
      <w:r w:rsidRPr="0030296B">
        <w:rPr>
          <w:rFonts w:ascii="Times New Roman" w:hAnsi="Times New Roman"/>
          <w:sz w:val="28"/>
          <w:szCs w:val="28"/>
          <w:lang w:val="ru-RU"/>
        </w:rPr>
        <w:t>-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(Росстат)</w:t>
      </w:r>
    </w:p>
    <w:p w14:paraId="259A8A30" w14:textId="47E3EB92" w:rsidR="00AB3082" w:rsidRPr="0030296B" w:rsidRDefault="00927A2D" w:rsidP="00AB3082">
      <w:pPr>
        <w:widowControl/>
        <w:numPr>
          <w:ilvl w:val="0"/>
          <w:numId w:val="23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B3082" w:rsidRPr="0030296B">
        <w:rPr>
          <w:rFonts w:ascii="Times New Roman" w:hAnsi="Times New Roman"/>
          <w:sz w:val="28"/>
          <w:szCs w:val="28"/>
          <w:lang w:val="ru-RU"/>
        </w:rPr>
        <w:t>Диссертации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B3082" w:rsidRPr="0030296B"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B3082" w:rsidRPr="0030296B">
        <w:rPr>
          <w:rFonts w:ascii="Times New Roman" w:hAnsi="Times New Roman"/>
          <w:sz w:val="28"/>
          <w:szCs w:val="28"/>
          <w:lang w:val="ru-RU"/>
        </w:rPr>
        <w:t>авторефераты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B3082" w:rsidRPr="0030296B">
        <w:rPr>
          <w:rFonts w:ascii="Times New Roman" w:hAnsi="Times New Roman"/>
          <w:sz w:val="28"/>
          <w:szCs w:val="28"/>
          <w:lang w:val="ru-RU"/>
        </w:rPr>
        <w:t>на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B3082" w:rsidRPr="0030296B">
        <w:rPr>
          <w:rFonts w:ascii="Times New Roman" w:hAnsi="Times New Roman"/>
          <w:sz w:val="28"/>
          <w:szCs w:val="28"/>
          <w:lang w:val="ru-RU"/>
        </w:rPr>
        <w:t>сайте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B3082" w:rsidRPr="0030296B">
        <w:rPr>
          <w:rFonts w:ascii="Times New Roman" w:hAnsi="Times New Roman"/>
          <w:sz w:val="28"/>
          <w:szCs w:val="28"/>
          <w:lang w:val="ru-RU"/>
        </w:rPr>
        <w:t>Высшей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B3082" w:rsidRPr="0030296B">
        <w:rPr>
          <w:rFonts w:ascii="Times New Roman" w:hAnsi="Times New Roman"/>
          <w:sz w:val="28"/>
          <w:szCs w:val="28"/>
          <w:lang w:val="ru-RU"/>
        </w:rPr>
        <w:t>аттестационной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B3082" w:rsidRPr="0030296B">
        <w:rPr>
          <w:rFonts w:ascii="Times New Roman" w:hAnsi="Times New Roman"/>
          <w:sz w:val="28"/>
          <w:szCs w:val="28"/>
          <w:lang w:val="ru-RU"/>
        </w:rPr>
        <w:t>комиссии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B3082" w:rsidRPr="0030296B">
        <w:rPr>
          <w:rFonts w:ascii="Times New Roman" w:hAnsi="Times New Roman"/>
          <w:sz w:val="28"/>
          <w:szCs w:val="28"/>
          <w:lang w:val="ru-RU"/>
        </w:rPr>
        <w:t>(ВАК)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hyperlink r:id="rId17" w:history="1">
        <w:r w:rsidR="00AB3082" w:rsidRPr="0030296B">
          <w:rPr>
            <w:rFonts w:ascii="Times New Roman" w:hAnsi="Times New Roman"/>
            <w:sz w:val="28"/>
            <w:szCs w:val="28"/>
          </w:rPr>
          <w:t>https</w:t>
        </w:r>
        <w:r w:rsidR="00AB3082" w:rsidRPr="0030296B">
          <w:rPr>
            <w:rFonts w:ascii="Times New Roman" w:hAnsi="Times New Roman"/>
            <w:sz w:val="28"/>
            <w:szCs w:val="28"/>
            <w:lang w:val="ru-RU"/>
          </w:rPr>
          <w:t>://</w:t>
        </w:r>
        <w:proofErr w:type="spellStart"/>
        <w:r w:rsidR="00AB3082" w:rsidRPr="0030296B">
          <w:rPr>
            <w:rFonts w:ascii="Times New Roman" w:hAnsi="Times New Roman"/>
            <w:sz w:val="28"/>
            <w:szCs w:val="28"/>
          </w:rPr>
          <w:t>vak</w:t>
        </w:r>
        <w:proofErr w:type="spellEnd"/>
        <w:r w:rsidR="00AB3082" w:rsidRPr="0030296B">
          <w:rPr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="00AB3082" w:rsidRPr="0030296B">
          <w:rPr>
            <w:rFonts w:ascii="Times New Roman" w:hAnsi="Times New Roman"/>
            <w:sz w:val="28"/>
            <w:szCs w:val="28"/>
          </w:rPr>
          <w:t>minobrnauki</w:t>
        </w:r>
        <w:proofErr w:type="spellEnd"/>
        <w:r w:rsidR="00AB3082" w:rsidRPr="0030296B">
          <w:rPr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="00AB3082" w:rsidRPr="0030296B">
          <w:rPr>
            <w:rFonts w:ascii="Times New Roman" w:hAnsi="Times New Roman"/>
            <w:sz w:val="28"/>
            <w:szCs w:val="28"/>
          </w:rPr>
          <w:t>gov</w:t>
        </w:r>
        <w:proofErr w:type="spellEnd"/>
        <w:r w:rsidR="00AB3082" w:rsidRPr="0030296B">
          <w:rPr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="00AB3082" w:rsidRPr="0030296B">
          <w:rPr>
            <w:rFonts w:ascii="Times New Roman" w:hAnsi="Times New Roman"/>
            <w:sz w:val="28"/>
            <w:szCs w:val="28"/>
          </w:rPr>
          <w:t>ru</w:t>
        </w:r>
        <w:proofErr w:type="spellEnd"/>
        <w:r w:rsidR="00AB3082" w:rsidRPr="0030296B">
          <w:rPr>
            <w:rFonts w:ascii="Times New Roman" w:hAnsi="Times New Roman"/>
            <w:sz w:val="28"/>
            <w:szCs w:val="28"/>
            <w:lang w:val="ru-RU"/>
          </w:rPr>
          <w:t>/</w:t>
        </w:r>
      </w:hyperlink>
    </w:p>
    <w:p w14:paraId="34B4081D" w14:textId="63B31D53" w:rsidR="00AB3082" w:rsidRPr="0030296B" w:rsidRDefault="00AB3082" w:rsidP="00AB3082">
      <w:pPr>
        <w:widowControl/>
        <w:numPr>
          <w:ilvl w:val="0"/>
          <w:numId w:val="23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30296B">
        <w:rPr>
          <w:rFonts w:ascii="Times New Roman" w:hAnsi="Times New Roman"/>
          <w:sz w:val="28"/>
          <w:szCs w:val="28"/>
        </w:rPr>
        <w:t>Электронные</w:t>
      </w:r>
      <w:proofErr w:type="spellEnd"/>
      <w:r w:rsidR="00927A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296B">
        <w:rPr>
          <w:rFonts w:ascii="Times New Roman" w:hAnsi="Times New Roman"/>
          <w:sz w:val="28"/>
          <w:szCs w:val="28"/>
        </w:rPr>
        <w:t>ресурс</w:t>
      </w:r>
      <w:proofErr w:type="spellEnd"/>
      <w:r w:rsidR="00927A2D">
        <w:rPr>
          <w:rFonts w:ascii="Times New Roman" w:hAnsi="Times New Roman"/>
          <w:sz w:val="28"/>
          <w:szCs w:val="28"/>
        </w:rPr>
        <w:t xml:space="preserve"> </w:t>
      </w:r>
      <w:r w:rsidRPr="0030296B">
        <w:rPr>
          <w:rFonts w:ascii="Times New Roman" w:hAnsi="Times New Roman"/>
          <w:sz w:val="28"/>
          <w:szCs w:val="28"/>
        </w:rPr>
        <w:t>БИК:</w:t>
      </w:r>
    </w:p>
    <w:p w14:paraId="79A80E9B" w14:textId="0F91093B" w:rsidR="00AB3082" w:rsidRPr="0030296B" w:rsidRDefault="00AB3082" w:rsidP="00AB3082">
      <w:pPr>
        <w:pStyle w:val="a6"/>
        <w:widowControl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>Электронная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библиотека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Финансового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университета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(ЭБ)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</w:rPr>
        <w:t>http</w:t>
      </w:r>
      <w:r w:rsidRPr="0030296B">
        <w:rPr>
          <w:rFonts w:ascii="Times New Roman" w:hAnsi="Times New Roman"/>
          <w:sz w:val="28"/>
          <w:szCs w:val="28"/>
          <w:lang w:val="ru-RU"/>
        </w:rPr>
        <w:t>://</w:t>
      </w:r>
      <w:proofErr w:type="spellStart"/>
      <w:r w:rsidRPr="0030296B">
        <w:rPr>
          <w:rFonts w:ascii="Times New Roman" w:hAnsi="Times New Roman"/>
          <w:sz w:val="28"/>
          <w:szCs w:val="28"/>
        </w:rPr>
        <w:t>elib</w:t>
      </w:r>
      <w:proofErr w:type="spellEnd"/>
      <w:r w:rsidRPr="0030296B">
        <w:rPr>
          <w:rFonts w:ascii="Times New Roman" w:hAnsi="Times New Roman"/>
          <w:sz w:val="28"/>
          <w:szCs w:val="28"/>
          <w:lang w:val="ru-RU"/>
        </w:rPr>
        <w:t>.</w:t>
      </w:r>
      <w:r w:rsidRPr="0030296B">
        <w:rPr>
          <w:rFonts w:ascii="Times New Roman" w:hAnsi="Times New Roman"/>
          <w:sz w:val="28"/>
          <w:szCs w:val="28"/>
        </w:rPr>
        <w:t>fa</w:t>
      </w:r>
      <w:r w:rsidRPr="0030296B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 w:rsidRPr="0030296B">
        <w:rPr>
          <w:rFonts w:ascii="Times New Roman" w:hAnsi="Times New Roman"/>
          <w:sz w:val="28"/>
          <w:szCs w:val="28"/>
        </w:rPr>
        <w:t>ru</w:t>
      </w:r>
      <w:proofErr w:type="spellEnd"/>
      <w:r w:rsidRPr="0030296B">
        <w:rPr>
          <w:rFonts w:ascii="Times New Roman" w:hAnsi="Times New Roman"/>
          <w:sz w:val="28"/>
          <w:szCs w:val="28"/>
          <w:lang w:val="ru-RU"/>
        </w:rPr>
        <w:t>/</w:t>
      </w:r>
    </w:p>
    <w:p w14:paraId="3F455ADA" w14:textId="4467CEDA" w:rsidR="00AB3082" w:rsidRPr="0030296B" w:rsidRDefault="00AB3082" w:rsidP="00AB3082">
      <w:pPr>
        <w:pStyle w:val="a6"/>
        <w:widowControl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lastRenderedPageBreak/>
        <w:t>Электронно-библиотечная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система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</w:rPr>
        <w:t>BOOK</w:t>
      </w:r>
      <w:r w:rsidRPr="0030296B">
        <w:rPr>
          <w:rFonts w:ascii="Times New Roman" w:hAnsi="Times New Roman"/>
          <w:sz w:val="28"/>
          <w:szCs w:val="28"/>
          <w:lang w:val="ru-RU"/>
        </w:rPr>
        <w:t>.</w:t>
      </w:r>
      <w:r w:rsidRPr="0030296B">
        <w:rPr>
          <w:rFonts w:ascii="Times New Roman" w:hAnsi="Times New Roman"/>
          <w:sz w:val="28"/>
          <w:szCs w:val="28"/>
        </w:rPr>
        <w:t>RU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</w:rPr>
        <w:t>http</w:t>
      </w:r>
      <w:r w:rsidRPr="0030296B">
        <w:rPr>
          <w:rFonts w:ascii="Times New Roman" w:hAnsi="Times New Roman"/>
          <w:sz w:val="28"/>
          <w:szCs w:val="28"/>
          <w:lang w:val="ru-RU"/>
        </w:rPr>
        <w:t>://</w:t>
      </w:r>
      <w:r w:rsidRPr="0030296B">
        <w:rPr>
          <w:rFonts w:ascii="Times New Roman" w:hAnsi="Times New Roman"/>
          <w:sz w:val="28"/>
          <w:szCs w:val="28"/>
        </w:rPr>
        <w:t>www</w:t>
      </w:r>
      <w:r w:rsidRPr="0030296B">
        <w:rPr>
          <w:rFonts w:ascii="Times New Roman" w:hAnsi="Times New Roman"/>
          <w:sz w:val="28"/>
          <w:szCs w:val="28"/>
          <w:lang w:val="ru-RU"/>
        </w:rPr>
        <w:t>.</w:t>
      </w:r>
      <w:r w:rsidRPr="0030296B">
        <w:rPr>
          <w:rFonts w:ascii="Times New Roman" w:hAnsi="Times New Roman"/>
          <w:sz w:val="28"/>
          <w:szCs w:val="28"/>
        </w:rPr>
        <w:t>book</w:t>
      </w:r>
      <w:r w:rsidRPr="0030296B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 w:rsidRPr="0030296B">
        <w:rPr>
          <w:rFonts w:ascii="Times New Roman" w:hAnsi="Times New Roman"/>
          <w:sz w:val="28"/>
          <w:szCs w:val="28"/>
        </w:rPr>
        <w:t>ru</w:t>
      </w:r>
      <w:proofErr w:type="spellEnd"/>
    </w:p>
    <w:p w14:paraId="62BB317D" w14:textId="4E82731F" w:rsidR="00AB3082" w:rsidRPr="0030296B" w:rsidRDefault="00AB3082" w:rsidP="00AB3082">
      <w:pPr>
        <w:pStyle w:val="a6"/>
        <w:widowControl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>Электронно-библиотечная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система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«Университетская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библиотека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ОНЛАЙН»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</w:rPr>
        <w:t>http</w:t>
      </w:r>
      <w:r w:rsidRPr="0030296B">
        <w:rPr>
          <w:rFonts w:ascii="Times New Roman" w:hAnsi="Times New Roman"/>
          <w:sz w:val="28"/>
          <w:szCs w:val="28"/>
          <w:lang w:val="ru-RU"/>
        </w:rPr>
        <w:t>://</w:t>
      </w:r>
      <w:proofErr w:type="spellStart"/>
      <w:r w:rsidRPr="0030296B">
        <w:rPr>
          <w:rFonts w:ascii="Times New Roman" w:hAnsi="Times New Roman"/>
          <w:sz w:val="28"/>
          <w:szCs w:val="28"/>
        </w:rPr>
        <w:t>biblioclub</w:t>
      </w:r>
      <w:proofErr w:type="spellEnd"/>
      <w:r w:rsidRPr="0030296B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 w:rsidRPr="0030296B">
        <w:rPr>
          <w:rFonts w:ascii="Times New Roman" w:hAnsi="Times New Roman"/>
          <w:sz w:val="28"/>
          <w:szCs w:val="28"/>
        </w:rPr>
        <w:t>ru</w:t>
      </w:r>
      <w:proofErr w:type="spellEnd"/>
      <w:r w:rsidRPr="0030296B">
        <w:rPr>
          <w:rFonts w:ascii="Times New Roman" w:hAnsi="Times New Roman"/>
          <w:sz w:val="28"/>
          <w:szCs w:val="28"/>
          <w:lang w:val="ru-RU"/>
        </w:rPr>
        <w:t>/</w:t>
      </w:r>
    </w:p>
    <w:p w14:paraId="42666F83" w14:textId="40F00C77" w:rsidR="00AB3082" w:rsidRPr="0030296B" w:rsidRDefault="00AB3082" w:rsidP="00AB3082">
      <w:pPr>
        <w:pStyle w:val="a6"/>
        <w:widowControl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>Электронно-библиотечная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система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0296B">
        <w:rPr>
          <w:rFonts w:ascii="Times New Roman" w:hAnsi="Times New Roman"/>
          <w:sz w:val="28"/>
          <w:szCs w:val="28"/>
        </w:rPr>
        <w:t>Znanium</w:t>
      </w:r>
      <w:proofErr w:type="spellEnd"/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</w:rPr>
        <w:t>http</w:t>
      </w:r>
      <w:r w:rsidRPr="0030296B">
        <w:rPr>
          <w:rFonts w:ascii="Times New Roman" w:hAnsi="Times New Roman"/>
          <w:sz w:val="28"/>
          <w:szCs w:val="28"/>
          <w:lang w:val="ru-RU"/>
        </w:rPr>
        <w:t>://</w:t>
      </w:r>
      <w:r w:rsidRPr="0030296B">
        <w:rPr>
          <w:rFonts w:ascii="Times New Roman" w:hAnsi="Times New Roman"/>
          <w:sz w:val="28"/>
          <w:szCs w:val="28"/>
        </w:rPr>
        <w:t>www</w:t>
      </w:r>
      <w:r w:rsidRPr="0030296B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 w:rsidRPr="0030296B">
        <w:rPr>
          <w:rFonts w:ascii="Times New Roman" w:hAnsi="Times New Roman"/>
          <w:sz w:val="28"/>
          <w:szCs w:val="28"/>
        </w:rPr>
        <w:t>znanium</w:t>
      </w:r>
      <w:proofErr w:type="spellEnd"/>
      <w:r w:rsidRPr="0030296B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 w:rsidRPr="0030296B">
        <w:rPr>
          <w:rFonts w:ascii="Times New Roman" w:hAnsi="Times New Roman"/>
          <w:sz w:val="28"/>
          <w:szCs w:val="28"/>
        </w:rPr>
        <w:t>ru</w:t>
      </w:r>
      <w:proofErr w:type="spellEnd"/>
    </w:p>
    <w:p w14:paraId="6ED0CC07" w14:textId="360EDBB3" w:rsidR="00AB3082" w:rsidRPr="0030296B" w:rsidRDefault="00AB3082" w:rsidP="00AB3082">
      <w:pPr>
        <w:pStyle w:val="a6"/>
        <w:widowControl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>Образовательная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платформа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0296B">
        <w:rPr>
          <w:rFonts w:ascii="Times New Roman" w:hAnsi="Times New Roman"/>
          <w:sz w:val="28"/>
          <w:szCs w:val="28"/>
          <w:lang w:val="ru-RU"/>
        </w:rPr>
        <w:t>Юрайт</w:t>
      </w:r>
      <w:proofErr w:type="spellEnd"/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</w:rPr>
        <w:t>https</w:t>
      </w:r>
      <w:r w:rsidRPr="0030296B">
        <w:rPr>
          <w:rFonts w:ascii="Times New Roman" w:hAnsi="Times New Roman"/>
          <w:sz w:val="28"/>
          <w:szCs w:val="28"/>
          <w:lang w:val="ru-RU"/>
        </w:rPr>
        <w:t>://</w:t>
      </w:r>
      <w:proofErr w:type="spellStart"/>
      <w:r w:rsidRPr="0030296B">
        <w:rPr>
          <w:rFonts w:ascii="Times New Roman" w:hAnsi="Times New Roman"/>
          <w:sz w:val="28"/>
          <w:szCs w:val="28"/>
        </w:rPr>
        <w:t>urait</w:t>
      </w:r>
      <w:proofErr w:type="spellEnd"/>
      <w:r w:rsidRPr="0030296B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 w:rsidRPr="0030296B">
        <w:rPr>
          <w:rFonts w:ascii="Times New Roman" w:hAnsi="Times New Roman"/>
          <w:sz w:val="28"/>
          <w:szCs w:val="28"/>
        </w:rPr>
        <w:t>ru</w:t>
      </w:r>
      <w:proofErr w:type="spellEnd"/>
      <w:r w:rsidRPr="0030296B">
        <w:rPr>
          <w:rFonts w:ascii="Times New Roman" w:hAnsi="Times New Roman"/>
          <w:sz w:val="28"/>
          <w:szCs w:val="28"/>
          <w:lang w:val="ru-RU"/>
        </w:rPr>
        <w:t>/</w:t>
      </w:r>
    </w:p>
    <w:p w14:paraId="5B3027C5" w14:textId="7D6AF21C" w:rsidR="00AB3082" w:rsidRPr="0030296B" w:rsidRDefault="00AB3082" w:rsidP="00AB3082">
      <w:pPr>
        <w:pStyle w:val="a6"/>
        <w:widowControl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>Электронно-библиотечная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система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издательства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Проспект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</w:rPr>
        <w:t>http</w:t>
      </w:r>
      <w:r w:rsidRPr="0030296B">
        <w:rPr>
          <w:rFonts w:ascii="Times New Roman" w:hAnsi="Times New Roman"/>
          <w:sz w:val="28"/>
          <w:szCs w:val="28"/>
          <w:lang w:val="ru-RU"/>
        </w:rPr>
        <w:t>://</w:t>
      </w:r>
      <w:proofErr w:type="spellStart"/>
      <w:r w:rsidRPr="0030296B">
        <w:rPr>
          <w:rFonts w:ascii="Times New Roman" w:hAnsi="Times New Roman"/>
          <w:sz w:val="28"/>
          <w:szCs w:val="28"/>
        </w:rPr>
        <w:t>ebs</w:t>
      </w:r>
      <w:proofErr w:type="spellEnd"/>
      <w:r w:rsidRPr="0030296B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 w:rsidRPr="0030296B">
        <w:rPr>
          <w:rFonts w:ascii="Times New Roman" w:hAnsi="Times New Roman"/>
          <w:sz w:val="28"/>
          <w:szCs w:val="28"/>
        </w:rPr>
        <w:t>prospekt</w:t>
      </w:r>
      <w:proofErr w:type="spellEnd"/>
      <w:r w:rsidRPr="0030296B">
        <w:rPr>
          <w:rFonts w:ascii="Times New Roman" w:hAnsi="Times New Roman"/>
          <w:sz w:val="28"/>
          <w:szCs w:val="28"/>
          <w:lang w:val="ru-RU"/>
        </w:rPr>
        <w:t>.</w:t>
      </w:r>
      <w:r w:rsidRPr="0030296B">
        <w:rPr>
          <w:rFonts w:ascii="Times New Roman" w:hAnsi="Times New Roman"/>
          <w:sz w:val="28"/>
          <w:szCs w:val="28"/>
        </w:rPr>
        <w:t>org</w:t>
      </w:r>
      <w:r w:rsidRPr="0030296B">
        <w:rPr>
          <w:rFonts w:ascii="Times New Roman" w:hAnsi="Times New Roman"/>
          <w:sz w:val="28"/>
          <w:szCs w:val="28"/>
          <w:lang w:val="ru-RU"/>
        </w:rPr>
        <w:t>/</w:t>
      </w:r>
      <w:r w:rsidRPr="0030296B">
        <w:rPr>
          <w:rFonts w:ascii="Times New Roman" w:hAnsi="Times New Roman"/>
          <w:sz w:val="28"/>
          <w:szCs w:val="28"/>
        </w:rPr>
        <w:t>books</w:t>
      </w:r>
    </w:p>
    <w:p w14:paraId="61729AE3" w14:textId="6B6D1FEC" w:rsidR="00AB3082" w:rsidRPr="0030296B" w:rsidRDefault="00AB3082" w:rsidP="00AB3082">
      <w:pPr>
        <w:pStyle w:val="a6"/>
        <w:widowControl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>Электронно-библиотечная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система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издательства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Лань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</w:rPr>
        <w:t>https</w:t>
      </w:r>
      <w:r w:rsidRPr="0030296B">
        <w:rPr>
          <w:rFonts w:ascii="Times New Roman" w:hAnsi="Times New Roman"/>
          <w:sz w:val="28"/>
          <w:szCs w:val="28"/>
          <w:lang w:val="ru-RU"/>
        </w:rPr>
        <w:t>://</w:t>
      </w:r>
      <w:r w:rsidRPr="0030296B">
        <w:rPr>
          <w:rFonts w:ascii="Times New Roman" w:hAnsi="Times New Roman"/>
          <w:sz w:val="28"/>
          <w:szCs w:val="28"/>
        </w:rPr>
        <w:t>e</w:t>
      </w:r>
      <w:r w:rsidRPr="0030296B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 w:rsidRPr="0030296B">
        <w:rPr>
          <w:rFonts w:ascii="Times New Roman" w:hAnsi="Times New Roman"/>
          <w:sz w:val="28"/>
          <w:szCs w:val="28"/>
        </w:rPr>
        <w:t>lanbook</w:t>
      </w:r>
      <w:proofErr w:type="spellEnd"/>
      <w:r w:rsidRPr="0030296B">
        <w:rPr>
          <w:rFonts w:ascii="Times New Roman" w:hAnsi="Times New Roman"/>
          <w:sz w:val="28"/>
          <w:szCs w:val="28"/>
          <w:lang w:val="ru-RU"/>
        </w:rPr>
        <w:t>.</w:t>
      </w:r>
      <w:r w:rsidRPr="0030296B">
        <w:rPr>
          <w:rFonts w:ascii="Times New Roman" w:hAnsi="Times New Roman"/>
          <w:sz w:val="28"/>
          <w:szCs w:val="28"/>
        </w:rPr>
        <w:t>com</w:t>
      </w:r>
      <w:r w:rsidRPr="0030296B">
        <w:rPr>
          <w:rFonts w:ascii="Times New Roman" w:hAnsi="Times New Roman"/>
          <w:sz w:val="28"/>
          <w:szCs w:val="28"/>
          <w:lang w:val="ru-RU"/>
        </w:rPr>
        <w:t>/</w:t>
      </w:r>
    </w:p>
    <w:p w14:paraId="04ACED01" w14:textId="2A2F1D16" w:rsidR="00AB3082" w:rsidRPr="0030296B" w:rsidRDefault="00AB3082" w:rsidP="00AB3082">
      <w:pPr>
        <w:pStyle w:val="a6"/>
        <w:widowControl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>Деловая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онлайн-библиотека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0296B">
        <w:rPr>
          <w:rFonts w:ascii="Times New Roman" w:hAnsi="Times New Roman"/>
          <w:sz w:val="28"/>
          <w:szCs w:val="28"/>
        </w:rPr>
        <w:t>Alpina</w:t>
      </w:r>
      <w:proofErr w:type="spellEnd"/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</w:rPr>
        <w:t>Digital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</w:rPr>
        <w:t>http</w:t>
      </w:r>
      <w:r w:rsidRPr="0030296B">
        <w:rPr>
          <w:rFonts w:ascii="Times New Roman" w:hAnsi="Times New Roman"/>
          <w:sz w:val="28"/>
          <w:szCs w:val="28"/>
          <w:lang w:val="ru-RU"/>
        </w:rPr>
        <w:t>://</w:t>
      </w:r>
      <w:r w:rsidRPr="0030296B">
        <w:rPr>
          <w:rFonts w:ascii="Times New Roman" w:hAnsi="Times New Roman"/>
          <w:sz w:val="28"/>
          <w:szCs w:val="28"/>
        </w:rPr>
        <w:t>lib</w:t>
      </w:r>
      <w:r w:rsidRPr="0030296B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 w:rsidRPr="0030296B">
        <w:rPr>
          <w:rFonts w:ascii="Times New Roman" w:hAnsi="Times New Roman"/>
          <w:sz w:val="28"/>
          <w:szCs w:val="28"/>
        </w:rPr>
        <w:t>alpinadigital</w:t>
      </w:r>
      <w:proofErr w:type="spellEnd"/>
      <w:r w:rsidRPr="0030296B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 w:rsidRPr="0030296B">
        <w:rPr>
          <w:rFonts w:ascii="Times New Roman" w:hAnsi="Times New Roman"/>
          <w:sz w:val="28"/>
          <w:szCs w:val="28"/>
        </w:rPr>
        <w:t>ru</w:t>
      </w:r>
      <w:proofErr w:type="spellEnd"/>
      <w:r w:rsidRPr="0030296B">
        <w:rPr>
          <w:rFonts w:ascii="Times New Roman" w:hAnsi="Times New Roman"/>
          <w:sz w:val="28"/>
          <w:szCs w:val="28"/>
          <w:lang w:val="ru-RU"/>
        </w:rPr>
        <w:t>/</w:t>
      </w:r>
    </w:p>
    <w:p w14:paraId="790D0079" w14:textId="52E06BAF" w:rsidR="00AB3082" w:rsidRPr="0030296B" w:rsidRDefault="00AB3082" w:rsidP="00AB3082">
      <w:pPr>
        <w:pStyle w:val="a6"/>
        <w:widowControl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>Электронная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библиотека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Издательского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дома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«Гребенников»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</w:rPr>
        <w:t>https</w:t>
      </w:r>
      <w:r w:rsidRPr="0030296B">
        <w:rPr>
          <w:rFonts w:ascii="Times New Roman" w:hAnsi="Times New Roman"/>
          <w:sz w:val="28"/>
          <w:szCs w:val="28"/>
          <w:lang w:val="ru-RU"/>
        </w:rPr>
        <w:t>://</w:t>
      </w:r>
      <w:proofErr w:type="spellStart"/>
      <w:r w:rsidRPr="0030296B">
        <w:rPr>
          <w:rFonts w:ascii="Times New Roman" w:hAnsi="Times New Roman"/>
          <w:sz w:val="28"/>
          <w:szCs w:val="28"/>
        </w:rPr>
        <w:t>grebennikon</w:t>
      </w:r>
      <w:proofErr w:type="spellEnd"/>
      <w:r w:rsidRPr="0030296B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 w:rsidRPr="0030296B">
        <w:rPr>
          <w:rFonts w:ascii="Times New Roman" w:hAnsi="Times New Roman"/>
          <w:sz w:val="28"/>
          <w:szCs w:val="28"/>
        </w:rPr>
        <w:t>ru</w:t>
      </w:r>
      <w:proofErr w:type="spellEnd"/>
      <w:r w:rsidRPr="0030296B">
        <w:rPr>
          <w:rFonts w:ascii="Times New Roman" w:hAnsi="Times New Roman"/>
          <w:sz w:val="28"/>
          <w:szCs w:val="28"/>
          <w:lang w:val="ru-RU"/>
        </w:rPr>
        <w:t>/</w:t>
      </w:r>
    </w:p>
    <w:p w14:paraId="02D81C3E" w14:textId="097C5F7C" w:rsidR="00AB3082" w:rsidRPr="0030296B" w:rsidRDefault="00AB3082" w:rsidP="00AB3082">
      <w:pPr>
        <w:pStyle w:val="a6"/>
        <w:widowControl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>Научная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электронная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библиотека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0296B">
        <w:rPr>
          <w:rFonts w:ascii="Times New Roman" w:hAnsi="Times New Roman"/>
          <w:sz w:val="28"/>
          <w:szCs w:val="28"/>
        </w:rPr>
        <w:t>eLibrary</w:t>
      </w:r>
      <w:proofErr w:type="spellEnd"/>
      <w:r w:rsidRPr="0030296B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 w:rsidRPr="0030296B">
        <w:rPr>
          <w:rFonts w:ascii="Times New Roman" w:hAnsi="Times New Roman"/>
          <w:sz w:val="28"/>
          <w:szCs w:val="28"/>
        </w:rPr>
        <w:t>ru</w:t>
      </w:r>
      <w:proofErr w:type="spellEnd"/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</w:rPr>
        <w:t>http</w:t>
      </w:r>
      <w:r w:rsidRPr="0030296B">
        <w:rPr>
          <w:rFonts w:ascii="Times New Roman" w:hAnsi="Times New Roman"/>
          <w:sz w:val="28"/>
          <w:szCs w:val="28"/>
          <w:lang w:val="ru-RU"/>
        </w:rPr>
        <w:t>://</w:t>
      </w:r>
      <w:proofErr w:type="spellStart"/>
      <w:r w:rsidRPr="0030296B">
        <w:rPr>
          <w:rFonts w:ascii="Times New Roman" w:hAnsi="Times New Roman"/>
          <w:sz w:val="28"/>
          <w:szCs w:val="28"/>
        </w:rPr>
        <w:t>elibrary</w:t>
      </w:r>
      <w:proofErr w:type="spellEnd"/>
      <w:r w:rsidRPr="0030296B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 w:rsidRPr="0030296B">
        <w:rPr>
          <w:rFonts w:ascii="Times New Roman" w:hAnsi="Times New Roman"/>
          <w:sz w:val="28"/>
          <w:szCs w:val="28"/>
        </w:rPr>
        <w:t>ru</w:t>
      </w:r>
      <w:proofErr w:type="spellEnd"/>
      <w:r w:rsidR="00927A2D">
        <w:rPr>
          <w:rFonts w:ascii="Times New Roman" w:hAnsi="Times New Roman"/>
          <w:sz w:val="28"/>
          <w:szCs w:val="28"/>
          <w:lang w:val="ru-RU"/>
        </w:rPr>
        <w:t xml:space="preserve">  </w:t>
      </w:r>
    </w:p>
    <w:p w14:paraId="37C03AC9" w14:textId="7BDD0580" w:rsidR="00AB3082" w:rsidRPr="0030296B" w:rsidRDefault="00AB3082" w:rsidP="00AB3082">
      <w:pPr>
        <w:pStyle w:val="a6"/>
        <w:widowControl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>Национальная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электронная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  <w:lang w:val="ru-RU"/>
        </w:rPr>
        <w:t>библиотека</w:t>
      </w:r>
      <w:r w:rsidR="00927A2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</w:rPr>
        <w:t>http</w:t>
      </w:r>
      <w:r w:rsidRPr="0030296B">
        <w:rPr>
          <w:rFonts w:ascii="Times New Roman" w:hAnsi="Times New Roman"/>
          <w:sz w:val="28"/>
          <w:szCs w:val="28"/>
          <w:lang w:val="ru-RU"/>
        </w:rPr>
        <w:t>://</w:t>
      </w:r>
      <w:proofErr w:type="spellStart"/>
      <w:r w:rsidRPr="0030296B">
        <w:rPr>
          <w:rFonts w:ascii="Times New Roman" w:hAnsi="Times New Roman"/>
          <w:sz w:val="28"/>
          <w:szCs w:val="28"/>
          <w:lang w:val="ru-RU"/>
        </w:rPr>
        <w:t>нэб.рф</w:t>
      </w:r>
      <w:proofErr w:type="spellEnd"/>
      <w:r w:rsidRPr="0030296B">
        <w:rPr>
          <w:rFonts w:ascii="Times New Roman" w:hAnsi="Times New Roman"/>
          <w:sz w:val="28"/>
          <w:szCs w:val="28"/>
          <w:lang w:val="ru-RU"/>
        </w:rPr>
        <w:t>/</w:t>
      </w:r>
    </w:p>
    <w:p w14:paraId="038C6590" w14:textId="77777777" w:rsidR="00D32394" w:rsidRPr="001C2F11" w:rsidRDefault="00D32394" w:rsidP="002329D3">
      <w:pPr>
        <w:widowControl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Style w:val="ae"/>
          <w:rFonts w:ascii="Times New Roman" w:eastAsia="Times New Roman" w:hAnsi="Times New Roman"/>
          <w:color w:val="auto"/>
          <w:sz w:val="28"/>
          <w:szCs w:val="28"/>
          <w:lang w:val="ru-RU"/>
        </w:rPr>
      </w:pPr>
    </w:p>
    <w:p w14:paraId="3C20F365" w14:textId="60BD8245" w:rsidR="003327AE" w:rsidRDefault="00E6287E" w:rsidP="00E6287E">
      <w:pPr>
        <w:pStyle w:val="1"/>
        <w:tabs>
          <w:tab w:val="left" w:pos="993"/>
        </w:tabs>
        <w:spacing w:line="240" w:lineRule="auto"/>
        <w:ind w:left="720" w:firstLine="0"/>
        <w:jc w:val="both"/>
        <w:rPr>
          <w:sz w:val="28"/>
          <w:szCs w:val="28"/>
          <w:lang w:val="ru-RU"/>
        </w:rPr>
      </w:pPr>
      <w:bookmarkStart w:id="30" w:name="_Toc132797884"/>
      <w:bookmarkStart w:id="31" w:name="_Toc160624915"/>
      <w:r>
        <w:rPr>
          <w:sz w:val="28"/>
          <w:szCs w:val="28"/>
          <w:lang w:val="ru-RU"/>
        </w:rPr>
        <w:t>10.</w:t>
      </w:r>
      <w:r w:rsidR="003327AE" w:rsidRPr="001C2F11">
        <w:rPr>
          <w:sz w:val="28"/>
          <w:szCs w:val="28"/>
          <w:lang w:val="ru-RU"/>
        </w:rPr>
        <w:t>Перечень</w:t>
      </w:r>
      <w:r w:rsidR="00927A2D">
        <w:rPr>
          <w:sz w:val="28"/>
          <w:szCs w:val="28"/>
          <w:lang w:val="ru-RU"/>
        </w:rPr>
        <w:t xml:space="preserve"> </w:t>
      </w:r>
      <w:r w:rsidR="003327AE" w:rsidRPr="001C2F11">
        <w:rPr>
          <w:sz w:val="28"/>
          <w:szCs w:val="28"/>
          <w:lang w:val="ru-RU"/>
        </w:rPr>
        <w:t>информационных</w:t>
      </w:r>
      <w:r w:rsidR="00927A2D">
        <w:rPr>
          <w:sz w:val="28"/>
          <w:szCs w:val="28"/>
          <w:lang w:val="ru-RU"/>
        </w:rPr>
        <w:t xml:space="preserve"> </w:t>
      </w:r>
      <w:r w:rsidR="003327AE" w:rsidRPr="001C2F11">
        <w:rPr>
          <w:sz w:val="28"/>
          <w:szCs w:val="28"/>
          <w:lang w:val="ru-RU"/>
        </w:rPr>
        <w:t>технологий,</w:t>
      </w:r>
      <w:r w:rsidR="00927A2D">
        <w:rPr>
          <w:sz w:val="28"/>
          <w:szCs w:val="28"/>
          <w:lang w:val="ru-RU"/>
        </w:rPr>
        <w:t xml:space="preserve"> </w:t>
      </w:r>
      <w:r w:rsidR="003327AE" w:rsidRPr="001C2F11">
        <w:rPr>
          <w:sz w:val="28"/>
          <w:szCs w:val="28"/>
          <w:lang w:val="ru-RU"/>
        </w:rPr>
        <w:t>используемых</w:t>
      </w:r>
      <w:r w:rsidR="00927A2D">
        <w:rPr>
          <w:sz w:val="28"/>
          <w:szCs w:val="28"/>
          <w:lang w:val="ru-RU"/>
        </w:rPr>
        <w:t xml:space="preserve"> </w:t>
      </w:r>
      <w:r w:rsidR="003327AE" w:rsidRPr="001C2F11">
        <w:rPr>
          <w:sz w:val="28"/>
          <w:szCs w:val="28"/>
          <w:lang w:val="ru-RU"/>
        </w:rPr>
        <w:t>при</w:t>
      </w:r>
      <w:r w:rsidR="00927A2D">
        <w:rPr>
          <w:sz w:val="28"/>
          <w:szCs w:val="28"/>
          <w:lang w:val="ru-RU"/>
        </w:rPr>
        <w:t xml:space="preserve"> </w:t>
      </w:r>
      <w:r w:rsidR="003327AE" w:rsidRPr="001C2F11">
        <w:rPr>
          <w:sz w:val="28"/>
          <w:szCs w:val="28"/>
          <w:lang w:val="ru-RU"/>
        </w:rPr>
        <w:t>проведении</w:t>
      </w:r>
      <w:r w:rsidR="00927A2D">
        <w:rPr>
          <w:sz w:val="28"/>
          <w:szCs w:val="28"/>
          <w:lang w:val="ru-RU"/>
        </w:rPr>
        <w:t xml:space="preserve"> </w:t>
      </w:r>
      <w:r w:rsidR="003327AE" w:rsidRPr="001C2F11">
        <w:rPr>
          <w:sz w:val="28"/>
          <w:szCs w:val="28"/>
          <w:lang w:val="ru-RU"/>
        </w:rPr>
        <w:t>практики,</w:t>
      </w:r>
      <w:r w:rsidR="00927A2D">
        <w:rPr>
          <w:sz w:val="28"/>
          <w:szCs w:val="28"/>
          <w:lang w:val="ru-RU"/>
        </w:rPr>
        <w:t xml:space="preserve"> </w:t>
      </w:r>
      <w:r w:rsidR="003327AE" w:rsidRPr="001C2F11">
        <w:rPr>
          <w:sz w:val="28"/>
          <w:szCs w:val="28"/>
          <w:lang w:val="ru-RU"/>
        </w:rPr>
        <w:t>включая</w:t>
      </w:r>
      <w:r w:rsidR="00927A2D">
        <w:rPr>
          <w:sz w:val="28"/>
          <w:szCs w:val="28"/>
          <w:lang w:val="ru-RU"/>
        </w:rPr>
        <w:t xml:space="preserve"> </w:t>
      </w:r>
      <w:r w:rsidR="003327AE" w:rsidRPr="001C2F11">
        <w:rPr>
          <w:sz w:val="28"/>
          <w:szCs w:val="28"/>
          <w:lang w:val="ru-RU"/>
        </w:rPr>
        <w:t>перечень</w:t>
      </w:r>
      <w:r w:rsidR="00927A2D">
        <w:rPr>
          <w:sz w:val="28"/>
          <w:szCs w:val="28"/>
          <w:lang w:val="ru-RU"/>
        </w:rPr>
        <w:t xml:space="preserve"> </w:t>
      </w:r>
      <w:r w:rsidR="003327AE" w:rsidRPr="001C2F11">
        <w:rPr>
          <w:sz w:val="28"/>
          <w:szCs w:val="28"/>
          <w:lang w:val="ru-RU"/>
        </w:rPr>
        <w:t>необходимого</w:t>
      </w:r>
      <w:r w:rsidR="00927A2D">
        <w:rPr>
          <w:sz w:val="28"/>
          <w:szCs w:val="28"/>
          <w:lang w:val="ru-RU"/>
        </w:rPr>
        <w:t xml:space="preserve"> </w:t>
      </w:r>
      <w:r w:rsidR="003327AE" w:rsidRPr="001C2F11">
        <w:rPr>
          <w:sz w:val="28"/>
          <w:szCs w:val="28"/>
          <w:lang w:val="ru-RU"/>
        </w:rPr>
        <w:t>программного</w:t>
      </w:r>
      <w:r w:rsidR="00927A2D">
        <w:rPr>
          <w:sz w:val="28"/>
          <w:szCs w:val="28"/>
          <w:lang w:val="ru-RU"/>
        </w:rPr>
        <w:t xml:space="preserve"> </w:t>
      </w:r>
      <w:r w:rsidR="003327AE" w:rsidRPr="001C2F11">
        <w:rPr>
          <w:sz w:val="28"/>
          <w:szCs w:val="28"/>
          <w:lang w:val="ru-RU"/>
        </w:rPr>
        <w:t>обеспечения</w:t>
      </w:r>
      <w:r w:rsidR="00927A2D">
        <w:rPr>
          <w:sz w:val="28"/>
          <w:szCs w:val="28"/>
          <w:lang w:val="ru-RU"/>
        </w:rPr>
        <w:t xml:space="preserve"> </w:t>
      </w:r>
      <w:r w:rsidR="003327AE" w:rsidRPr="001C2F11">
        <w:rPr>
          <w:sz w:val="28"/>
          <w:szCs w:val="28"/>
          <w:lang w:val="ru-RU"/>
        </w:rPr>
        <w:t>и</w:t>
      </w:r>
      <w:r w:rsidR="00927A2D">
        <w:rPr>
          <w:sz w:val="28"/>
          <w:szCs w:val="28"/>
          <w:lang w:val="ru-RU"/>
        </w:rPr>
        <w:t xml:space="preserve"> </w:t>
      </w:r>
      <w:r w:rsidR="003327AE" w:rsidRPr="001C2F11">
        <w:rPr>
          <w:sz w:val="28"/>
          <w:szCs w:val="28"/>
          <w:lang w:val="ru-RU"/>
        </w:rPr>
        <w:t>информационных</w:t>
      </w:r>
      <w:r w:rsidR="00927A2D">
        <w:rPr>
          <w:sz w:val="28"/>
          <w:szCs w:val="28"/>
          <w:lang w:val="ru-RU"/>
        </w:rPr>
        <w:t xml:space="preserve"> </w:t>
      </w:r>
      <w:r w:rsidR="003327AE" w:rsidRPr="001C2F11">
        <w:rPr>
          <w:sz w:val="28"/>
          <w:szCs w:val="28"/>
          <w:lang w:val="ru-RU"/>
        </w:rPr>
        <w:t>справочных</w:t>
      </w:r>
      <w:r w:rsidR="00927A2D">
        <w:rPr>
          <w:sz w:val="28"/>
          <w:szCs w:val="28"/>
          <w:lang w:val="ru-RU"/>
        </w:rPr>
        <w:t xml:space="preserve"> </w:t>
      </w:r>
      <w:r w:rsidR="003327AE" w:rsidRPr="001C2F11">
        <w:rPr>
          <w:sz w:val="28"/>
          <w:szCs w:val="28"/>
          <w:lang w:val="ru-RU"/>
        </w:rPr>
        <w:t>систем</w:t>
      </w:r>
      <w:r w:rsidR="00927A2D">
        <w:rPr>
          <w:sz w:val="28"/>
          <w:szCs w:val="28"/>
          <w:lang w:val="ru-RU"/>
        </w:rPr>
        <w:t xml:space="preserve"> </w:t>
      </w:r>
      <w:r w:rsidR="002329D3" w:rsidRPr="001C2F11">
        <w:rPr>
          <w:sz w:val="28"/>
          <w:szCs w:val="28"/>
          <w:lang w:val="ru-RU"/>
        </w:rPr>
        <w:t>(при</w:t>
      </w:r>
      <w:r w:rsidR="00927A2D">
        <w:rPr>
          <w:sz w:val="28"/>
          <w:szCs w:val="28"/>
          <w:lang w:val="ru-RU"/>
        </w:rPr>
        <w:t xml:space="preserve"> </w:t>
      </w:r>
      <w:r w:rsidR="002329D3" w:rsidRPr="001C2F11">
        <w:rPr>
          <w:sz w:val="28"/>
          <w:szCs w:val="28"/>
          <w:lang w:val="ru-RU"/>
        </w:rPr>
        <w:t>необходимости)</w:t>
      </w:r>
      <w:bookmarkEnd w:id="30"/>
      <w:bookmarkEnd w:id="31"/>
    </w:p>
    <w:p w14:paraId="4723257E" w14:textId="77777777" w:rsidR="00AB3082" w:rsidRPr="001C2F11" w:rsidRDefault="00AB3082" w:rsidP="00E6287E">
      <w:pPr>
        <w:pStyle w:val="1"/>
        <w:tabs>
          <w:tab w:val="left" w:pos="993"/>
        </w:tabs>
        <w:spacing w:line="240" w:lineRule="auto"/>
        <w:ind w:left="720" w:firstLine="0"/>
        <w:jc w:val="both"/>
        <w:rPr>
          <w:sz w:val="28"/>
          <w:szCs w:val="28"/>
          <w:lang w:val="ru-RU"/>
        </w:rPr>
      </w:pPr>
    </w:p>
    <w:p w14:paraId="5726385D" w14:textId="0A882C7F" w:rsidR="00D31A10" w:rsidRPr="001C2F11" w:rsidRDefault="00D31A10" w:rsidP="00D31A10">
      <w:pPr>
        <w:widowControl/>
        <w:spacing w:after="200" w:line="360" w:lineRule="auto"/>
        <w:ind w:firstLine="709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1C2F1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10.1.</w:t>
      </w:r>
      <w:r w:rsidR="00927A2D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Комплект</w:t>
      </w:r>
      <w:r w:rsidR="00927A2D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лицензионного</w:t>
      </w:r>
      <w:r w:rsidR="00927A2D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программного</w:t>
      </w:r>
      <w:r w:rsidR="00927A2D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обеспечения:</w:t>
      </w:r>
    </w:p>
    <w:p w14:paraId="637A5F96" w14:textId="30DE1386" w:rsidR="00AB3082" w:rsidRPr="0030296B" w:rsidRDefault="00AB3082" w:rsidP="00AB3082">
      <w:pPr>
        <w:widowControl/>
        <w:numPr>
          <w:ilvl w:val="0"/>
          <w:numId w:val="3"/>
        </w:numPr>
        <w:tabs>
          <w:tab w:val="num" w:pos="709"/>
          <w:tab w:val="left" w:pos="993"/>
        </w:tabs>
        <w:spacing w:after="200" w:line="360" w:lineRule="auto"/>
        <w:ind w:left="0" w:firstLine="709"/>
        <w:contextualSpacing/>
        <w:rPr>
          <w:rFonts w:ascii="Times New Roman" w:eastAsia="Times New Roman" w:hAnsi="Times New Roman"/>
          <w:sz w:val="28"/>
          <w:szCs w:val="20"/>
          <w:lang w:val="ru-RU" w:eastAsia="ru-RU"/>
        </w:rPr>
      </w:pPr>
      <w:r w:rsidRPr="0030296B">
        <w:rPr>
          <w:rFonts w:ascii="Times New Roman" w:eastAsia="Times New Roman" w:hAnsi="Times New Roman"/>
          <w:sz w:val="28"/>
          <w:szCs w:val="20"/>
          <w:lang w:val="ru-RU" w:eastAsia="ru-RU"/>
        </w:rPr>
        <w:t>Windows,</w:t>
      </w:r>
      <w:r w:rsidR="00927A2D">
        <w:rPr>
          <w:rFonts w:ascii="Times New Roman" w:eastAsia="Times New Roman" w:hAnsi="Times New Roman"/>
          <w:sz w:val="28"/>
          <w:szCs w:val="20"/>
          <w:lang w:val="ru-RU" w:eastAsia="ru-RU"/>
        </w:rPr>
        <w:t xml:space="preserve"> </w:t>
      </w:r>
      <w:r w:rsidRPr="0030296B">
        <w:rPr>
          <w:rFonts w:ascii="Times New Roman" w:eastAsia="Times New Roman" w:hAnsi="Times New Roman"/>
          <w:sz w:val="28"/>
          <w:szCs w:val="20"/>
          <w:lang w:val="ru-RU" w:eastAsia="ru-RU"/>
        </w:rPr>
        <w:t>Microsoft</w:t>
      </w:r>
      <w:r w:rsidR="00927A2D">
        <w:rPr>
          <w:rFonts w:ascii="Times New Roman" w:eastAsia="Times New Roman" w:hAnsi="Times New Roman"/>
          <w:sz w:val="28"/>
          <w:szCs w:val="20"/>
          <w:lang w:val="ru-RU" w:eastAsia="ru-RU"/>
        </w:rPr>
        <w:t xml:space="preserve"> </w:t>
      </w:r>
      <w:r w:rsidRPr="0030296B">
        <w:rPr>
          <w:rFonts w:ascii="Times New Roman" w:eastAsia="Times New Roman" w:hAnsi="Times New Roman"/>
          <w:sz w:val="28"/>
          <w:szCs w:val="20"/>
          <w:lang w:val="ru-RU" w:eastAsia="ru-RU"/>
        </w:rPr>
        <w:t>Office,</w:t>
      </w:r>
    </w:p>
    <w:p w14:paraId="68B1E26B" w14:textId="09A6180D" w:rsidR="00AB3082" w:rsidRPr="0030296B" w:rsidRDefault="00AB3082" w:rsidP="00AB3082">
      <w:pPr>
        <w:widowControl/>
        <w:numPr>
          <w:ilvl w:val="0"/>
          <w:numId w:val="3"/>
        </w:numPr>
        <w:tabs>
          <w:tab w:val="num" w:pos="709"/>
          <w:tab w:val="left" w:pos="993"/>
        </w:tabs>
        <w:spacing w:after="200" w:line="360" w:lineRule="auto"/>
        <w:ind w:left="0" w:firstLine="709"/>
        <w:contextualSpacing/>
        <w:rPr>
          <w:rFonts w:ascii="Times New Roman" w:eastAsia="Times New Roman" w:hAnsi="Times New Roman"/>
          <w:sz w:val="28"/>
          <w:szCs w:val="20"/>
          <w:lang w:val="ru-RU" w:eastAsia="ru-RU"/>
        </w:rPr>
      </w:pPr>
      <w:r w:rsidRPr="0030296B">
        <w:rPr>
          <w:rFonts w:ascii="Times New Roman" w:eastAsia="Times New Roman" w:hAnsi="Times New Roman"/>
          <w:sz w:val="28"/>
          <w:szCs w:val="20"/>
          <w:lang w:val="ru-RU" w:eastAsia="ru-RU"/>
        </w:rPr>
        <w:t>ППП</w:t>
      </w:r>
      <w:r w:rsidR="00927A2D">
        <w:rPr>
          <w:rFonts w:ascii="Times New Roman" w:eastAsia="Times New Roman" w:hAnsi="Times New Roman"/>
          <w:sz w:val="28"/>
          <w:szCs w:val="20"/>
          <w:lang w:val="ru-RU" w:eastAsia="ru-RU"/>
        </w:rPr>
        <w:t xml:space="preserve"> </w:t>
      </w:r>
      <w:r w:rsidRPr="0030296B">
        <w:rPr>
          <w:rFonts w:ascii="Times New Roman" w:eastAsia="Times New Roman" w:hAnsi="Times New Roman"/>
          <w:sz w:val="28"/>
          <w:szCs w:val="20"/>
          <w:lang w:val="ru-RU" w:eastAsia="ru-RU"/>
        </w:rPr>
        <w:t>“</w:t>
      </w:r>
      <w:proofErr w:type="spellStart"/>
      <w:r w:rsidRPr="0030296B">
        <w:rPr>
          <w:rFonts w:ascii="Times New Roman" w:eastAsia="Times New Roman" w:hAnsi="Times New Roman"/>
          <w:sz w:val="28"/>
          <w:szCs w:val="20"/>
          <w:lang w:val="ru-RU" w:eastAsia="ru-RU"/>
        </w:rPr>
        <w:t>Statistica</w:t>
      </w:r>
      <w:proofErr w:type="spellEnd"/>
      <w:r w:rsidR="00927A2D">
        <w:rPr>
          <w:rFonts w:ascii="Times New Roman" w:eastAsia="Times New Roman" w:hAnsi="Times New Roman"/>
          <w:sz w:val="28"/>
          <w:szCs w:val="20"/>
          <w:lang w:val="ru-RU" w:eastAsia="ru-RU"/>
        </w:rPr>
        <w:t xml:space="preserve"> </w:t>
      </w:r>
      <w:r w:rsidRPr="0030296B">
        <w:rPr>
          <w:rFonts w:ascii="Times New Roman" w:eastAsia="Times New Roman" w:hAnsi="Times New Roman"/>
          <w:sz w:val="28"/>
          <w:szCs w:val="20"/>
          <w:lang w:val="ru-RU" w:eastAsia="ru-RU"/>
        </w:rPr>
        <w:t>10.0”,</w:t>
      </w:r>
    </w:p>
    <w:p w14:paraId="0B48166A" w14:textId="40DE4D4E" w:rsidR="00AB3082" w:rsidRDefault="00AB3082" w:rsidP="00AB3082">
      <w:pPr>
        <w:widowControl/>
        <w:numPr>
          <w:ilvl w:val="0"/>
          <w:numId w:val="3"/>
        </w:numPr>
        <w:tabs>
          <w:tab w:val="num" w:pos="709"/>
          <w:tab w:val="left" w:pos="993"/>
        </w:tabs>
        <w:spacing w:after="200" w:line="360" w:lineRule="auto"/>
        <w:ind w:left="0" w:firstLine="709"/>
        <w:contextualSpacing/>
        <w:rPr>
          <w:rFonts w:ascii="Times New Roman" w:eastAsia="Times New Roman" w:hAnsi="Times New Roman"/>
          <w:sz w:val="28"/>
          <w:szCs w:val="20"/>
          <w:lang w:val="ru-RU" w:eastAsia="ru-RU"/>
        </w:rPr>
      </w:pPr>
      <w:r w:rsidRPr="0030296B">
        <w:rPr>
          <w:rFonts w:ascii="Times New Roman" w:eastAsia="Times New Roman" w:hAnsi="Times New Roman"/>
          <w:sz w:val="28"/>
          <w:szCs w:val="20"/>
          <w:lang w:val="ru-RU" w:eastAsia="ru-RU"/>
        </w:rPr>
        <w:t>Пакет</w:t>
      </w:r>
      <w:r w:rsidR="00927A2D">
        <w:rPr>
          <w:rFonts w:ascii="Times New Roman" w:eastAsia="Times New Roman" w:hAnsi="Times New Roman"/>
          <w:sz w:val="28"/>
          <w:szCs w:val="20"/>
          <w:lang w:val="ru-RU" w:eastAsia="ru-RU"/>
        </w:rPr>
        <w:t xml:space="preserve"> </w:t>
      </w:r>
      <w:r w:rsidRPr="0030296B">
        <w:rPr>
          <w:rFonts w:ascii="Times New Roman" w:eastAsia="Times New Roman" w:hAnsi="Times New Roman"/>
          <w:sz w:val="28"/>
          <w:szCs w:val="20"/>
          <w:lang w:val="ru-RU" w:eastAsia="ru-RU"/>
        </w:rPr>
        <w:t>IBM</w:t>
      </w:r>
      <w:r w:rsidR="00927A2D">
        <w:rPr>
          <w:rFonts w:ascii="Times New Roman" w:eastAsia="Times New Roman" w:hAnsi="Times New Roman"/>
          <w:sz w:val="28"/>
          <w:szCs w:val="20"/>
          <w:lang w:val="ru-RU" w:eastAsia="ru-RU"/>
        </w:rPr>
        <w:t xml:space="preserve"> </w:t>
      </w:r>
      <w:r w:rsidRPr="0030296B">
        <w:rPr>
          <w:rFonts w:ascii="Times New Roman" w:eastAsia="Times New Roman" w:hAnsi="Times New Roman"/>
          <w:sz w:val="28"/>
          <w:szCs w:val="20"/>
          <w:lang w:val="ru-RU" w:eastAsia="ru-RU"/>
        </w:rPr>
        <w:t>SPSS</w:t>
      </w:r>
      <w:r w:rsidR="00927A2D">
        <w:rPr>
          <w:rFonts w:ascii="Times New Roman" w:eastAsia="Times New Roman" w:hAnsi="Times New Roman"/>
          <w:sz w:val="28"/>
          <w:szCs w:val="20"/>
          <w:lang w:val="ru-RU" w:eastAsia="ru-RU"/>
        </w:rPr>
        <w:t xml:space="preserve"> </w:t>
      </w:r>
      <w:proofErr w:type="spellStart"/>
      <w:r w:rsidRPr="0030296B">
        <w:rPr>
          <w:rFonts w:ascii="Times New Roman" w:eastAsia="Times New Roman" w:hAnsi="Times New Roman"/>
          <w:sz w:val="28"/>
          <w:szCs w:val="20"/>
          <w:lang w:val="ru-RU" w:eastAsia="ru-RU"/>
        </w:rPr>
        <w:t>Statistics</w:t>
      </w:r>
      <w:proofErr w:type="spellEnd"/>
      <w:r w:rsidRPr="0030296B">
        <w:rPr>
          <w:rFonts w:ascii="Times New Roman" w:eastAsia="Times New Roman" w:hAnsi="Times New Roman"/>
          <w:sz w:val="28"/>
          <w:szCs w:val="20"/>
          <w:lang w:val="ru-RU" w:eastAsia="ru-RU"/>
        </w:rPr>
        <w:t>,</w:t>
      </w:r>
    </w:p>
    <w:p w14:paraId="6790976E" w14:textId="77777777" w:rsidR="00AB3082" w:rsidRPr="004531C0" w:rsidRDefault="00AB3082" w:rsidP="00AB3082">
      <w:pPr>
        <w:widowControl/>
        <w:numPr>
          <w:ilvl w:val="0"/>
          <w:numId w:val="3"/>
        </w:numPr>
        <w:tabs>
          <w:tab w:val="num" w:pos="709"/>
          <w:tab w:val="left" w:pos="993"/>
        </w:tabs>
        <w:spacing w:after="200" w:line="360" w:lineRule="auto"/>
        <w:ind w:left="0" w:firstLine="709"/>
        <w:contextualSpacing/>
        <w:rPr>
          <w:rFonts w:ascii="Times New Roman" w:eastAsia="Times New Roman" w:hAnsi="Times New Roman"/>
          <w:sz w:val="28"/>
          <w:szCs w:val="20"/>
          <w:lang w:val="ru-RU" w:eastAsia="ru-RU"/>
        </w:rPr>
      </w:pPr>
      <w:bookmarkStart w:id="32" w:name="_Hlk164015853"/>
      <w:r w:rsidRPr="004531C0">
        <w:rPr>
          <w:rFonts w:ascii="Times New Roman" w:eastAsia="Times New Roman" w:hAnsi="Times New Roman"/>
          <w:sz w:val="28"/>
          <w:szCs w:val="20"/>
          <w:lang w:eastAsia="ru-RU"/>
        </w:rPr>
        <w:t>Bizagi</w:t>
      </w:r>
      <w:bookmarkEnd w:id="32"/>
      <w:r>
        <w:rPr>
          <w:rFonts w:ascii="Times New Roman" w:eastAsia="Times New Roman" w:hAnsi="Times New Roman"/>
          <w:sz w:val="28"/>
          <w:szCs w:val="20"/>
          <w:lang w:eastAsia="ru-RU"/>
        </w:rPr>
        <w:t>,</w:t>
      </w:r>
    </w:p>
    <w:p w14:paraId="310E3645" w14:textId="1924D847" w:rsidR="00AB3082" w:rsidRPr="004531C0" w:rsidRDefault="00AB3082" w:rsidP="00AB3082">
      <w:pPr>
        <w:widowControl/>
        <w:numPr>
          <w:ilvl w:val="0"/>
          <w:numId w:val="3"/>
        </w:numPr>
        <w:tabs>
          <w:tab w:val="num" w:pos="709"/>
          <w:tab w:val="left" w:pos="993"/>
        </w:tabs>
        <w:spacing w:after="200" w:line="360" w:lineRule="auto"/>
        <w:ind w:left="0" w:firstLine="709"/>
        <w:contextualSpacing/>
        <w:rPr>
          <w:rFonts w:ascii="Times New Roman" w:eastAsia="Times New Roman" w:hAnsi="Times New Roman"/>
          <w:sz w:val="28"/>
          <w:szCs w:val="20"/>
          <w:lang w:val="ru-RU" w:eastAsia="ru-RU"/>
        </w:rPr>
      </w:pPr>
      <w:r w:rsidRPr="004531C0">
        <w:rPr>
          <w:rFonts w:ascii="Times New Roman" w:eastAsia="Times New Roman" w:hAnsi="Times New Roman"/>
          <w:sz w:val="28"/>
          <w:szCs w:val="20"/>
          <w:lang w:val="ru-RU" w:eastAsia="ru-RU"/>
        </w:rPr>
        <w:t>Power</w:t>
      </w:r>
      <w:r w:rsidR="00927A2D">
        <w:rPr>
          <w:rFonts w:ascii="Times New Roman" w:eastAsia="Times New Roman" w:hAnsi="Times New Roman"/>
          <w:sz w:val="28"/>
          <w:szCs w:val="20"/>
          <w:lang w:val="ru-RU" w:eastAsia="ru-RU"/>
        </w:rPr>
        <w:t xml:space="preserve"> </w:t>
      </w:r>
      <w:r w:rsidRPr="004531C0">
        <w:rPr>
          <w:rFonts w:ascii="Times New Roman" w:eastAsia="Times New Roman" w:hAnsi="Times New Roman"/>
          <w:sz w:val="28"/>
          <w:szCs w:val="20"/>
          <w:lang w:val="ru-RU" w:eastAsia="ru-RU"/>
        </w:rPr>
        <w:t>BI,</w:t>
      </w:r>
    </w:p>
    <w:p w14:paraId="0944D0B5" w14:textId="77777777" w:rsidR="00AB3082" w:rsidRPr="0030296B" w:rsidRDefault="00AB3082" w:rsidP="00AB3082">
      <w:pPr>
        <w:widowControl/>
        <w:numPr>
          <w:ilvl w:val="0"/>
          <w:numId w:val="3"/>
        </w:numPr>
        <w:tabs>
          <w:tab w:val="num" w:pos="709"/>
          <w:tab w:val="left" w:pos="993"/>
        </w:tabs>
        <w:spacing w:after="200" w:line="360" w:lineRule="auto"/>
        <w:ind w:left="0" w:firstLine="709"/>
        <w:contextualSpacing/>
        <w:rPr>
          <w:rFonts w:ascii="Times New Roman" w:eastAsia="Times New Roman" w:hAnsi="Times New Roman"/>
          <w:sz w:val="28"/>
          <w:szCs w:val="20"/>
          <w:lang w:val="ru-RU" w:eastAsia="ru-RU"/>
        </w:rPr>
      </w:pPr>
      <w:r w:rsidRPr="0030296B">
        <w:rPr>
          <w:rFonts w:ascii="Times New Roman" w:eastAsia="Times New Roman" w:hAnsi="Times New Roman"/>
          <w:sz w:val="28"/>
          <w:szCs w:val="20"/>
          <w:lang w:val="ru-RU" w:eastAsia="ru-RU"/>
        </w:rPr>
        <w:t>Python,</w:t>
      </w:r>
    </w:p>
    <w:p w14:paraId="300768DA" w14:textId="0725AA99" w:rsidR="00AB3082" w:rsidRDefault="00AB3082" w:rsidP="00AB3082">
      <w:pPr>
        <w:widowControl/>
        <w:numPr>
          <w:ilvl w:val="0"/>
          <w:numId w:val="3"/>
        </w:numPr>
        <w:tabs>
          <w:tab w:val="num" w:pos="709"/>
          <w:tab w:val="left" w:pos="993"/>
        </w:tabs>
        <w:spacing w:after="200" w:line="360" w:lineRule="auto"/>
        <w:ind w:left="0" w:firstLine="709"/>
        <w:contextualSpacing/>
        <w:rPr>
          <w:rFonts w:ascii="Times New Roman" w:eastAsia="Times New Roman" w:hAnsi="Times New Roman"/>
          <w:sz w:val="28"/>
          <w:szCs w:val="20"/>
          <w:lang w:val="ru-RU" w:eastAsia="ru-RU"/>
        </w:rPr>
      </w:pPr>
      <w:r w:rsidRPr="0030296B">
        <w:rPr>
          <w:rFonts w:ascii="Times New Roman" w:eastAsia="Times New Roman" w:hAnsi="Times New Roman"/>
          <w:sz w:val="28"/>
          <w:szCs w:val="20"/>
          <w:lang w:val="ru-RU" w:eastAsia="ru-RU"/>
        </w:rPr>
        <w:t>Язык</w:t>
      </w:r>
      <w:r w:rsidR="00927A2D">
        <w:rPr>
          <w:rFonts w:ascii="Times New Roman" w:eastAsia="Times New Roman" w:hAnsi="Times New Roman"/>
          <w:sz w:val="28"/>
          <w:szCs w:val="20"/>
          <w:lang w:val="ru-RU" w:eastAsia="ru-RU"/>
        </w:rPr>
        <w:t xml:space="preserve"> </w:t>
      </w:r>
      <w:r w:rsidRPr="0030296B">
        <w:rPr>
          <w:rFonts w:ascii="Times New Roman" w:eastAsia="Times New Roman" w:hAnsi="Times New Roman"/>
          <w:sz w:val="28"/>
          <w:szCs w:val="20"/>
          <w:lang w:val="ru-RU" w:eastAsia="ru-RU"/>
        </w:rPr>
        <w:t>R.</w:t>
      </w:r>
    </w:p>
    <w:p w14:paraId="45EB398C" w14:textId="77777777" w:rsidR="00AB3082" w:rsidRDefault="00AB3082" w:rsidP="00D31A10">
      <w:pPr>
        <w:widowControl/>
        <w:tabs>
          <w:tab w:val="left" w:pos="1560"/>
        </w:tabs>
        <w:spacing w:after="200" w:line="276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14:paraId="0C5C1F0C" w14:textId="617D6BC7" w:rsidR="00D31A10" w:rsidRPr="001C2F11" w:rsidRDefault="00D31A10" w:rsidP="00D31A10">
      <w:pPr>
        <w:widowControl/>
        <w:tabs>
          <w:tab w:val="left" w:pos="1560"/>
        </w:tabs>
        <w:spacing w:after="200" w:line="276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1C2F1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10.2.</w:t>
      </w:r>
      <w:r w:rsidR="00927A2D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Современные</w:t>
      </w:r>
      <w:r w:rsidR="00927A2D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профессиональные</w:t>
      </w:r>
      <w:r w:rsidR="00927A2D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базы</w:t>
      </w:r>
      <w:r w:rsidR="00927A2D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данных</w:t>
      </w:r>
      <w:r w:rsidR="00927A2D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и</w:t>
      </w:r>
      <w:r w:rsidR="00927A2D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информационные</w:t>
      </w:r>
      <w:r w:rsidR="00927A2D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справочные</w:t>
      </w:r>
      <w:r w:rsidR="00927A2D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системы:</w:t>
      </w:r>
    </w:p>
    <w:p w14:paraId="5E2120E8" w14:textId="4B6D364E" w:rsidR="00AB3082" w:rsidRPr="004531C0" w:rsidRDefault="00AB3082" w:rsidP="00AB3082">
      <w:pPr>
        <w:pStyle w:val="a6"/>
        <w:widowControl/>
        <w:numPr>
          <w:ilvl w:val="0"/>
          <w:numId w:val="25"/>
        </w:numPr>
        <w:shd w:val="clear" w:color="auto" w:fill="FFFFFF"/>
        <w:tabs>
          <w:tab w:val="left" w:pos="442"/>
        </w:tabs>
        <w:spacing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4531C0">
        <w:rPr>
          <w:rFonts w:ascii="Times New Roman" w:hAnsi="Times New Roman"/>
          <w:sz w:val="28"/>
          <w:szCs w:val="28"/>
          <w:lang w:eastAsia="ru-RU"/>
        </w:rPr>
        <w:t>Информационно-правовая</w:t>
      </w:r>
      <w:proofErr w:type="spellEnd"/>
      <w:r w:rsidR="00927A2D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531C0">
        <w:rPr>
          <w:rFonts w:ascii="Times New Roman" w:hAnsi="Times New Roman"/>
          <w:sz w:val="28"/>
          <w:szCs w:val="28"/>
          <w:lang w:eastAsia="ru-RU"/>
        </w:rPr>
        <w:t>система</w:t>
      </w:r>
      <w:proofErr w:type="spellEnd"/>
      <w:r w:rsidR="00927A2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531C0">
        <w:rPr>
          <w:rFonts w:ascii="Times New Roman" w:hAnsi="Times New Roman"/>
          <w:sz w:val="28"/>
          <w:szCs w:val="28"/>
          <w:lang w:eastAsia="ru-RU"/>
        </w:rPr>
        <w:t>«</w:t>
      </w:r>
      <w:proofErr w:type="spellStart"/>
      <w:r w:rsidRPr="004531C0">
        <w:rPr>
          <w:rFonts w:ascii="Times New Roman" w:hAnsi="Times New Roman"/>
          <w:sz w:val="28"/>
          <w:szCs w:val="28"/>
          <w:lang w:eastAsia="ru-RU"/>
        </w:rPr>
        <w:t>Гарант</w:t>
      </w:r>
      <w:proofErr w:type="spellEnd"/>
      <w:r w:rsidRPr="004531C0">
        <w:rPr>
          <w:rFonts w:ascii="Times New Roman" w:hAnsi="Times New Roman"/>
          <w:sz w:val="28"/>
          <w:szCs w:val="28"/>
          <w:lang w:eastAsia="ru-RU"/>
        </w:rPr>
        <w:t>»</w:t>
      </w:r>
    </w:p>
    <w:p w14:paraId="37F85772" w14:textId="04044F5C" w:rsidR="00AB3082" w:rsidRPr="004531C0" w:rsidRDefault="00AB3082" w:rsidP="00AB3082">
      <w:pPr>
        <w:pStyle w:val="a6"/>
        <w:widowControl/>
        <w:numPr>
          <w:ilvl w:val="0"/>
          <w:numId w:val="25"/>
        </w:numPr>
        <w:shd w:val="clear" w:color="auto" w:fill="FFFFFF"/>
        <w:tabs>
          <w:tab w:val="left" w:pos="442"/>
        </w:tabs>
        <w:spacing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531C0">
        <w:rPr>
          <w:rFonts w:ascii="Times New Roman" w:hAnsi="Times New Roman"/>
          <w:sz w:val="28"/>
          <w:szCs w:val="28"/>
          <w:lang w:val="ru-RU" w:eastAsia="ru-RU"/>
        </w:rPr>
        <w:t>Информационно-правовая</w:t>
      </w:r>
      <w:r w:rsidR="00927A2D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531C0">
        <w:rPr>
          <w:rFonts w:ascii="Times New Roman" w:hAnsi="Times New Roman"/>
          <w:sz w:val="28"/>
          <w:szCs w:val="28"/>
          <w:lang w:val="ru-RU" w:eastAsia="ru-RU"/>
        </w:rPr>
        <w:t>система</w:t>
      </w:r>
      <w:r w:rsidR="00927A2D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531C0">
        <w:rPr>
          <w:rFonts w:ascii="Times New Roman" w:hAnsi="Times New Roman"/>
          <w:sz w:val="28"/>
          <w:szCs w:val="28"/>
          <w:lang w:val="ru-RU" w:eastAsia="ru-RU"/>
        </w:rPr>
        <w:t>«Консультант</w:t>
      </w:r>
      <w:r w:rsidR="00927A2D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531C0">
        <w:rPr>
          <w:rFonts w:ascii="Times New Roman" w:hAnsi="Times New Roman"/>
          <w:sz w:val="28"/>
          <w:szCs w:val="28"/>
          <w:lang w:val="ru-RU" w:eastAsia="ru-RU"/>
        </w:rPr>
        <w:t>Плюс»</w:t>
      </w:r>
    </w:p>
    <w:p w14:paraId="4D3F9139" w14:textId="64616733" w:rsidR="00AB3082" w:rsidRPr="004531C0" w:rsidRDefault="00AB3082" w:rsidP="00AB3082">
      <w:pPr>
        <w:pStyle w:val="a6"/>
        <w:widowControl/>
        <w:numPr>
          <w:ilvl w:val="0"/>
          <w:numId w:val="25"/>
        </w:numPr>
        <w:shd w:val="clear" w:color="auto" w:fill="FFFFFF"/>
        <w:tabs>
          <w:tab w:val="left" w:pos="442"/>
        </w:tabs>
        <w:spacing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4531C0">
        <w:rPr>
          <w:rFonts w:ascii="Times New Roman" w:hAnsi="Times New Roman"/>
          <w:sz w:val="28"/>
          <w:szCs w:val="28"/>
          <w:lang w:eastAsia="ru-RU"/>
        </w:rPr>
        <w:lastRenderedPageBreak/>
        <w:t>Информационная</w:t>
      </w:r>
      <w:proofErr w:type="spellEnd"/>
      <w:r w:rsidR="00927A2D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531C0">
        <w:rPr>
          <w:rFonts w:ascii="Times New Roman" w:hAnsi="Times New Roman"/>
          <w:sz w:val="28"/>
          <w:szCs w:val="28"/>
          <w:lang w:eastAsia="ru-RU"/>
        </w:rPr>
        <w:t>система</w:t>
      </w:r>
      <w:proofErr w:type="spellEnd"/>
      <w:r w:rsidR="00927A2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531C0">
        <w:rPr>
          <w:rFonts w:ascii="Times New Roman" w:hAnsi="Times New Roman"/>
          <w:sz w:val="28"/>
          <w:szCs w:val="28"/>
          <w:lang w:eastAsia="ru-RU"/>
        </w:rPr>
        <w:t>«СПАРК»</w:t>
      </w:r>
    </w:p>
    <w:p w14:paraId="1AB30543" w14:textId="432E85E2" w:rsidR="00AB3082" w:rsidRPr="004531C0" w:rsidRDefault="00AB3082" w:rsidP="00AB3082">
      <w:pPr>
        <w:pStyle w:val="a6"/>
        <w:widowControl/>
        <w:numPr>
          <w:ilvl w:val="0"/>
          <w:numId w:val="25"/>
        </w:numPr>
        <w:shd w:val="clear" w:color="auto" w:fill="FFFFFF"/>
        <w:tabs>
          <w:tab w:val="left" w:pos="442"/>
        </w:tabs>
        <w:spacing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531C0">
        <w:rPr>
          <w:rFonts w:ascii="Times New Roman" w:hAnsi="Times New Roman"/>
          <w:sz w:val="28"/>
          <w:szCs w:val="28"/>
          <w:lang w:val="ru-RU" w:eastAsia="ru-RU"/>
        </w:rPr>
        <w:t>Электронная</w:t>
      </w:r>
      <w:r w:rsidR="00927A2D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531C0">
        <w:rPr>
          <w:rFonts w:ascii="Times New Roman" w:hAnsi="Times New Roman"/>
          <w:sz w:val="28"/>
          <w:szCs w:val="28"/>
          <w:lang w:val="ru-RU" w:eastAsia="ru-RU"/>
        </w:rPr>
        <w:t>энциклопедия:</w:t>
      </w:r>
      <w:r w:rsidR="00927A2D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hyperlink r:id="rId18" w:history="1">
        <w:r w:rsidRPr="004531C0">
          <w:rPr>
            <w:rFonts w:ascii="Times New Roman" w:hAnsi="Times New Roman"/>
            <w:sz w:val="28"/>
            <w:szCs w:val="28"/>
            <w:lang w:eastAsia="ru-RU"/>
          </w:rPr>
          <w:t>http</w:t>
        </w:r>
        <w:r w:rsidRPr="004531C0">
          <w:rPr>
            <w:rFonts w:ascii="Times New Roman" w:hAnsi="Times New Roman"/>
            <w:sz w:val="28"/>
            <w:szCs w:val="28"/>
            <w:lang w:val="ru-RU" w:eastAsia="ru-RU"/>
          </w:rPr>
          <w:t>://</w:t>
        </w:r>
        <w:proofErr w:type="spellStart"/>
        <w:r w:rsidRPr="004531C0">
          <w:rPr>
            <w:rFonts w:ascii="Times New Roman" w:hAnsi="Times New Roman"/>
            <w:sz w:val="28"/>
            <w:szCs w:val="28"/>
            <w:lang w:eastAsia="ru-RU"/>
          </w:rPr>
          <w:t>ru</w:t>
        </w:r>
        <w:proofErr w:type="spellEnd"/>
        <w:r w:rsidRPr="004531C0">
          <w:rPr>
            <w:rFonts w:ascii="Times New Roman" w:hAnsi="Times New Roman"/>
            <w:sz w:val="28"/>
            <w:szCs w:val="28"/>
            <w:lang w:val="ru-RU" w:eastAsia="ru-RU"/>
          </w:rPr>
          <w:t>.</w:t>
        </w:r>
        <w:proofErr w:type="spellStart"/>
        <w:r w:rsidRPr="004531C0">
          <w:rPr>
            <w:rFonts w:ascii="Times New Roman" w:hAnsi="Times New Roman"/>
            <w:sz w:val="28"/>
            <w:szCs w:val="28"/>
            <w:lang w:eastAsia="ru-RU"/>
          </w:rPr>
          <w:t>wikipedia</w:t>
        </w:r>
        <w:proofErr w:type="spellEnd"/>
        <w:r w:rsidRPr="004531C0">
          <w:rPr>
            <w:rFonts w:ascii="Times New Roman" w:hAnsi="Times New Roman"/>
            <w:sz w:val="28"/>
            <w:szCs w:val="28"/>
            <w:lang w:val="ru-RU" w:eastAsia="ru-RU"/>
          </w:rPr>
          <w:t>.</w:t>
        </w:r>
        <w:r w:rsidRPr="004531C0">
          <w:rPr>
            <w:rFonts w:ascii="Times New Roman" w:hAnsi="Times New Roman"/>
            <w:sz w:val="28"/>
            <w:szCs w:val="28"/>
            <w:lang w:eastAsia="ru-RU"/>
          </w:rPr>
          <w:t>org</w:t>
        </w:r>
        <w:r w:rsidRPr="004531C0">
          <w:rPr>
            <w:rFonts w:ascii="Times New Roman" w:hAnsi="Times New Roman"/>
            <w:sz w:val="28"/>
            <w:szCs w:val="28"/>
            <w:lang w:val="ru-RU" w:eastAsia="ru-RU"/>
          </w:rPr>
          <w:t>/</w:t>
        </w:r>
        <w:r w:rsidRPr="004531C0">
          <w:rPr>
            <w:rFonts w:ascii="Times New Roman" w:hAnsi="Times New Roman"/>
            <w:sz w:val="28"/>
            <w:szCs w:val="28"/>
            <w:lang w:eastAsia="ru-RU"/>
          </w:rPr>
          <w:t>wiki</w:t>
        </w:r>
        <w:r w:rsidRPr="004531C0">
          <w:rPr>
            <w:rFonts w:ascii="Times New Roman" w:hAnsi="Times New Roman"/>
            <w:sz w:val="28"/>
            <w:szCs w:val="28"/>
            <w:lang w:val="ru-RU" w:eastAsia="ru-RU"/>
          </w:rPr>
          <w:t>/</w:t>
        </w:r>
        <w:r w:rsidRPr="004531C0">
          <w:rPr>
            <w:rFonts w:ascii="Times New Roman" w:hAnsi="Times New Roman"/>
            <w:sz w:val="28"/>
            <w:szCs w:val="28"/>
            <w:lang w:eastAsia="ru-RU"/>
          </w:rPr>
          <w:t>Wiki</w:t>
        </w:r>
      </w:hyperlink>
    </w:p>
    <w:p w14:paraId="18024984" w14:textId="77777777" w:rsidR="00D527A0" w:rsidRPr="001C2F11" w:rsidRDefault="00D527A0" w:rsidP="00D527A0">
      <w:pPr>
        <w:widowControl/>
        <w:tabs>
          <w:tab w:val="left" w:pos="993"/>
        </w:tabs>
        <w:spacing w:after="200" w:line="360" w:lineRule="auto"/>
        <w:contextualSpacing/>
        <w:rPr>
          <w:rFonts w:ascii="Times New Roman" w:eastAsia="Times New Roman" w:hAnsi="Times New Roman"/>
          <w:sz w:val="28"/>
          <w:szCs w:val="20"/>
          <w:lang w:val="ru-RU" w:eastAsia="ru-RU"/>
        </w:rPr>
      </w:pPr>
    </w:p>
    <w:p w14:paraId="2ACB0A05" w14:textId="3CF338B8" w:rsidR="00D31A10" w:rsidRPr="001C2F11" w:rsidRDefault="00D31A10" w:rsidP="00D31A10">
      <w:pPr>
        <w:widowControl/>
        <w:shd w:val="clear" w:color="auto" w:fill="FFFFFF"/>
        <w:tabs>
          <w:tab w:val="left" w:pos="442"/>
        </w:tabs>
        <w:spacing w:after="200" w:line="276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  <w:r w:rsidRPr="001C2F11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10.3.</w:t>
      </w:r>
      <w:r w:rsidR="00927A2D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Сертифицированные</w:t>
      </w:r>
      <w:r w:rsidR="00927A2D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программные</w:t>
      </w:r>
      <w:r w:rsidR="00927A2D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и</w:t>
      </w:r>
      <w:r w:rsidR="00927A2D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аппаратные</w:t>
      </w:r>
      <w:r w:rsidR="00927A2D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средства</w:t>
      </w:r>
      <w:r w:rsidR="00927A2D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защиты</w:t>
      </w:r>
      <w:r w:rsidR="00927A2D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информации</w:t>
      </w:r>
    </w:p>
    <w:p w14:paraId="4A4C3D14" w14:textId="2AEE2D9A" w:rsidR="00D31A10" w:rsidRPr="001C2F11" w:rsidRDefault="00D31A10" w:rsidP="00D31A10">
      <w:pPr>
        <w:widowControl/>
        <w:spacing w:after="200" w:line="27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1C2F11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Не</w:t>
      </w:r>
      <w:r w:rsidR="00927A2D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используются.</w:t>
      </w:r>
    </w:p>
    <w:p w14:paraId="69D00B3E" w14:textId="77777777" w:rsidR="002329D3" w:rsidRPr="001C2F11" w:rsidRDefault="002329D3" w:rsidP="003358CA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b/>
          <w:noProof/>
          <w:sz w:val="28"/>
          <w:szCs w:val="28"/>
          <w:lang w:val="ru-RU" w:eastAsia="ru-RU"/>
        </w:rPr>
      </w:pPr>
    </w:p>
    <w:p w14:paraId="6D4C47B3" w14:textId="15E0DE21" w:rsidR="003327AE" w:rsidRPr="001C2F11" w:rsidRDefault="00E6287E" w:rsidP="00E6287E">
      <w:pPr>
        <w:pStyle w:val="1"/>
        <w:tabs>
          <w:tab w:val="left" w:pos="993"/>
        </w:tabs>
        <w:spacing w:line="240" w:lineRule="auto"/>
        <w:ind w:left="720" w:firstLine="0"/>
        <w:jc w:val="both"/>
        <w:rPr>
          <w:sz w:val="28"/>
          <w:szCs w:val="28"/>
          <w:lang w:val="ru-RU"/>
        </w:rPr>
      </w:pPr>
      <w:bookmarkStart w:id="33" w:name="_Toc132797885"/>
      <w:bookmarkStart w:id="34" w:name="_Toc160624916"/>
      <w:r>
        <w:rPr>
          <w:sz w:val="28"/>
          <w:szCs w:val="28"/>
          <w:lang w:val="ru-RU"/>
        </w:rPr>
        <w:t>11.</w:t>
      </w:r>
      <w:r w:rsidR="003327AE" w:rsidRPr="001C2F11">
        <w:rPr>
          <w:sz w:val="28"/>
          <w:szCs w:val="28"/>
          <w:lang w:val="ru-RU"/>
        </w:rPr>
        <w:t>Описание</w:t>
      </w:r>
      <w:r w:rsidR="00927A2D">
        <w:rPr>
          <w:sz w:val="28"/>
          <w:szCs w:val="28"/>
          <w:lang w:val="ru-RU"/>
        </w:rPr>
        <w:t xml:space="preserve"> </w:t>
      </w:r>
      <w:r w:rsidR="003327AE" w:rsidRPr="001C2F11">
        <w:rPr>
          <w:sz w:val="28"/>
          <w:szCs w:val="28"/>
          <w:lang w:val="ru-RU"/>
        </w:rPr>
        <w:t>материально-технической</w:t>
      </w:r>
      <w:r w:rsidR="00927A2D">
        <w:rPr>
          <w:sz w:val="28"/>
          <w:szCs w:val="28"/>
          <w:lang w:val="ru-RU"/>
        </w:rPr>
        <w:t xml:space="preserve"> </w:t>
      </w:r>
      <w:r w:rsidR="003327AE" w:rsidRPr="001C2F11">
        <w:rPr>
          <w:sz w:val="28"/>
          <w:szCs w:val="28"/>
          <w:lang w:val="ru-RU"/>
        </w:rPr>
        <w:t>базы,</w:t>
      </w:r>
      <w:r w:rsidR="00927A2D">
        <w:rPr>
          <w:sz w:val="28"/>
          <w:szCs w:val="28"/>
          <w:lang w:val="ru-RU"/>
        </w:rPr>
        <w:t xml:space="preserve"> </w:t>
      </w:r>
      <w:r w:rsidR="003327AE" w:rsidRPr="001C2F11">
        <w:rPr>
          <w:sz w:val="28"/>
          <w:szCs w:val="28"/>
          <w:lang w:val="ru-RU"/>
        </w:rPr>
        <w:t>необходимой</w:t>
      </w:r>
      <w:r w:rsidR="00927A2D">
        <w:rPr>
          <w:sz w:val="28"/>
          <w:szCs w:val="28"/>
          <w:lang w:val="ru-RU"/>
        </w:rPr>
        <w:t xml:space="preserve"> </w:t>
      </w:r>
      <w:r w:rsidR="003327AE" w:rsidRPr="001C2F11">
        <w:rPr>
          <w:sz w:val="28"/>
          <w:szCs w:val="28"/>
          <w:lang w:val="ru-RU"/>
        </w:rPr>
        <w:t>для</w:t>
      </w:r>
      <w:r w:rsidR="00927A2D">
        <w:rPr>
          <w:sz w:val="28"/>
          <w:szCs w:val="28"/>
          <w:lang w:val="ru-RU"/>
        </w:rPr>
        <w:t xml:space="preserve"> </w:t>
      </w:r>
      <w:r w:rsidR="003327AE" w:rsidRPr="001C2F11">
        <w:rPr>
          <w:sz w:val="28"/>
          <w:szCs w:val="28"/>
          <w:lang w:val="ru-RU"/>
        </w:rPr>
        <w:t>проведения</w:t>
      </w:r>
      <w:r w:rsidR="00927A2D">
        <w:rPr>
          <w:sz w:val="28"/>
          <w:szCs w:val="28"/>
          <w:lang w:val="ru-RU"/>
        </w:rPr>
        <w:t xml:space="preserve"> </w:t>
      </w:r>
      <w:r w:rsidR="003327AE" w:rsidRPr="001C2F11">
        <w:rPr>
          <w:sz w:val="28"/>
          <w:szCs w:val="28"/>
          <w:lang w:val="ru-RU"/>
        </w:rPr>
        <w:t>практики</w:t>
      </w:r>
      <w:bookmarkEnd w:id="33"/>
      <w:bookmarkEnd w:id="34"/>
    </w:p>
    <w:p w14:paraId="226799BC" w14:textId="77777777" w:rsidR="00DC42F6" w:rsidRPr="001C2F11" w:rsidRDefault="00DC42F6" w:rsidP="002329D3">
      <w:pPr>
        <w:pStyle w:val="1"/>
        <w:spacing w:line="240" w:lineRule="auto"/>
        <w:jc w:val="both"/>
        <w:rPr>
          <w:rFonts w:eastAsia="SimSun"/>
          <w:sz w:val="28"/>
          <w:szCs w:val="28"/>
          <w:lang w:val="ru-RU" w:eastAsia="zh-CN"/>
        </w:rPr>
      </w:pPr>
    </w:p>
    <w:p w14:paraId="40C90B95" w14:textId="031EBA4F" w:rsidR="00AB3082" w:rsidRPr="0049442A" w:rsidRDefault="00AB3082" w:rsidP="00AB3082">
      <w:pPr>
        <w:widowControl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49442A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Аудиторный</w:t>
      </w:r>
      <w:r w:rsidR="00927A2D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49442A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фонд</w:t>
      </w:r>
      <w:r w:rsidR="00927A2D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49442A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Финансового</w:t>
      </w:r>
      <w:r w:rsidR="00927A2D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49442A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университета.</w:t>
      </w:r>
      <w:r w:rsidR="00927A2D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</w:p>
    <w:p w14:paraId="7BCE2386" w14:textId="3D89B0E8" w:rsidR="00AB3082" w:rsidRPr="0049442A" w:rsidRDefault="00AB3082" w:rsidP="00AB3082">
      <w:pPr>
        <w:widowControl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49442A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Библиотека</w:t>
      </w:r>
      <w:r w:rsidR="00927A2D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49442A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Финансового</w:t>
      </w:r>
      <w:r w:rsidR="00927A2D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49442A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университета.</w:t>
      </w:r>
    </w:p>
    <w:p w14:paraId="2E35C810" w14:textId="794917FF" w:rsidR="00AB3082" w:rsidRPr="0049442A" w:rsidRDefault="00AB3082" w:rsidP="00AB3082">
      <w:pPr>
        <w:widowControl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49442A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Оборудованные</w:t>
      </w:r>
      <w:r w:rsidR="00927A2D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49442A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рабочие</w:t>
      </w:r>
      <w:r w:rsidR="00927A2D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49442A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места</w:t>
      </w:r>
      <w:r w:rsidR="00927A2D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49442A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студентов-практикантов</w:t>
      </w:r>
      <w:r w:rsidR="00927A2D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49442A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в</w:t>
      </w:r>
      <w:r w:rsidR="00927A2D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49442A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организациях</w:t>
      </w:r>
      <w:r w:rsidR="00927A2D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49442A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–</w:t>
      </w:r>
      <w:r w:rsidR="00927A2D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49442A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базах</w:t>
      </w:r>
      <w:r w:rsidR="00927A2D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49442A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практики.</w:t>
      </w:r>
    </w:p>
    <w:p w14:paraId="4A15CFAB" w14:textId="77777777" w:rsidR="00367E2C" w:rsidRPr="001C2F11" w:rsidRDefault="0074177B" w:rsidP="00367E2C">
      <w:pPr>
        <w:pStyle w:val="1"/>
        <w:spacing w:line="240" w:lineRule="auto"/>
        <w:ind w:firstLine="0"/>
        <w:jc w:val="both"/>
        <w:rPr>
          <w:rFonts w:eastAsia="SimSun"/>
          <w:sz w:val="28"/>
          <w:szCs w:val="28"/>
          <w:lang w:val="ru-RU" w:eastAsia="zh-CN"/>
        </w:rPr>
      </w:pPr>
      <w:r>
        <w:rPr>
          <w:rFonts w:eastAsia="SimSun"/>
          <w:sz w:val="28"/>
          <w:szCs w:val="28"/>
          <w:lang w:val="ru-RU" w:eastAsia="zh-CN"/>
        </w:rPr>
        <w:br w:type="page"/>
      </w:r>
    </w:p>
    <w:p w14:paraId="41CCC264" w14:textId="610B5EDF" w:rsidR="00EB7B27" w:rsidRPr="001C2F11" w:rsidRDefault="00927A2D" w:rsidP="000E429C">
      <w:pPr>
        <w:pStyle w:val="1"/>
        <w:tabs>
          <w:tab w:val="left" w:pos="993"/>
        </w:tabs>
        <w:ind w:firstLine="0"/>
        <w:jc w:val="center"/>
        <w:rPr>
          <w:sz w:val="28"/>
          <w:szCs w:val="28"/>
          <w:lang w:val="ru-RU"/>
        </w:rPr>
      </w:pPr>
      <w:bookmarkStart w:id="35" w:name="_Toc132797886"/>
      <w:bookmarkStart w:id="36" w:name="_Toc160624917"/>
      <w:r w:rsidRPr="001C2F11">
        <w:rPr>
          <w:sz w:val="28"/>
          <w:szCs w:val="28"/>
          <w:lang w:val="ru-RU"/>
        </w:rPr>
        <w:lastRenderedPageBreak/>
        <w:t>ПРИЛОЖЕНИЯ</w:t>
      </w:r>
      <w:bookmarkEnd w:id="35"/>
      <w:bookmarkEnd w:id="36"/>
    </w:p>
    <w:p w14:paraId="674A460D" w14:textId="6DD3D1C0" w:rsidR="00257D23" w:rsidRPr="00927A2D" w:rsidRDefault="00257D23" w:rsidP="00927A2D">
      <w:pPr>
        <w:widowControl/>
        <w:jc w:val="right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927A2D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Приложение</w:t>
      </w:r>
      <w:r w:rsidR="00927A2D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r w:rsidRPr="00927A2D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1</w:t>
      </w:r>
    </w:p>
    <w:p w14:paraId="276E44C1" w14:textId="431B0B87" w:rsidR="00257D23" w:rsidRPr="001C2F11" w:rsidRDefault="00257D23" w:rsidP="00257D23">
      <w:pPr>
        <w:widowControl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1C2F1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Форма</w:t>
      </w:r>
      <w:r w:rsidR="00927A2D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заявления</w:t>
      </w:r>
      <w:r w:rsidR="00927A2D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обучающегося</w:t>
      </w:r>
    </w:p>
    <w:p w14:paraId="4C506665" w14:textId="77777777" w:rsidR="00257D23" w:rsidRPr="001C2F11" w:rsidRDefault="00257D23" w:rsidP="00257D23">
      <w:pPr>
        <w:widowControl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14:paraId="43751911" w14:textId="77777777" w:rsidR="00257D23" w:rsidRPr="001C2F11" w:rsidRDefault="00257D23" w:rsidP="00257D23">
      <w:pPr>
        <w:widowControl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14:paraId="483932CD" w14:textId="3652B8C9" w:rsidR="00927A2D" w:rsidRPr="001C2F11" w:rsidRDefault="00C75534" w:rsidP="00927A2D">
      <w:pPr>
        <w:widowControl/>
        <w:ind w:right="-1"/>
        <w:jc w:val="right"/>
        <w:rPr>
          <w:rFonts w:ascii="Times New Roman" w:eastAsia="Times New Roman" w:hAnsi="Times New Roman"/>
          <w:sz w:val="26"/>
          <w:szCs w:val="26"/>
          <w:lang w:val="ru-RU" w:eastAsia="ru-RU"/>
        </w:rPr>
      </w:pPr>
      <w:r>
        <w:rPr>
          <w:rFonts w:ascii="Times New Roman" w:eastAsia="Times New Roman" w:hAnsi="Times New Roman"/>
          <w:sz w:val="28"/>
          <w:szCs w:val="26"/>
          <w:lang w:val="ru-RU" w:eastAsia="ru-RU"/>
        </w:rPr>
        <w:t>Руководителю/</w:t>
      </w:r>
      <w:r w:rsidR="00257D23" w:rsidRPr="001C2F11">
        <w:rPr>
          <w:rFonts w:ascii="Times New Roman" w:eastAsia="Times New Roman" w:hAnsi="Times New Roman"/>
          <w:sz w:val="28"/>
          <w:szCs w:val="26"/>
          <w:lang w:val="ru-RU" w:eastAsia="ru-RU"/>
        </w:rPr>
        <w:t>заведующему</w:t>
      </w:r>
      <w:r w:rsidR="00927A2D">
        <w:rPr>
          <w:rFonts w:ascii="Times New Roman" w:eastAsia="Times New Roman" w:hAnsi="Times New Roman"/>
          <w:sz w:val="28"/>
          <w:szCs w:val="26"/>
          <w:lang w:val="ru-RU" w:eastAsia="ru-RU"/>
        </w:rPr>
        <w:t xml:space="preserve"> </w:t>
      </w:r>
      <w:r w:rsidR="00257D23" w:rsidRPr="001C2F11">
        <w:rPr>
          <w:rFonts w:ascii="Times New Roman" w:eastAsia="Times New Roman" w:hAnsi="Times New Roman"/>
          <w:sz w:val="28"/>
          <w:szCs w:val="26"/>
          <w:lang w:val="ru-RU" w:eastAsia="ru-RU"/>
        </w:rPr>
        <w:t>кафедрой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="00927A2D"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_____________________________________________</w:t>
      </w:r>
    </w:p>
    <w:p w14:paraId="2504B530" w14:textId="59CC2BF5" w:rsidR="00257D23" w:rsidRPr="001C2F11" w:rsidRDefault="00257D23" w:rsidP="00927A2D">
      <w:pPr>
        <w:widowControl/>
        <w:ind w:left="2694" w:firstLine="1985"/>
        <w:jc w:val="center"/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</w:pPr>
      <w:r w:rsidRPr="001C2F11"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>(название</w:t>
      </w:r>
      <w:r w:rsidR="00927A2D"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>департамента/кафедры)</w:t>
      </w:r>
    </w:p>
    <w:p w14:paraId="40A7B2A7" w14:textId="77777777" w:rsidR="00257D23" w:rsidRPr="001C2F11" w:rsidRDefault="00257D23" w:rsidP="00257D23">
      <w:pPr>
        <w:widowControl/>
        <w:jc w:val="right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_____________________________________________</w:t>
      </w:r>
    </w:p>
    <w:p w14:paraId="7C7D7DB1" w14:textId="2AFFB31B" w:rsidR="00257D23" w:rsidRPr="001C2F11" w:rsidRDefault="00257D23" w:rsidP="00927A2D">
      <w:pPr>
        <w:widowControl/>
        <w:ind w:left="3828" w:firstLine="708"/>
        <w:jc w:val="center"/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</w:pPr>
      <w:r w:rsidRPr="001C2F11"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>(Фамилия</w:t>
      </w:r>
      <w:r w:rsidR="00927A2D"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>И.О.)</w:t>
      </w:r>
    </w:p>
    <w:p w14:paraId="754BE503" w14:textId="70FA8496" w:rsidR="00257D23" w:rsidRPr="001C2F11" w:rsidRDefault="00257D23" w:rsidP="00257D23">
      <w:pPr>
        <w:widowControl/>
        <w:jc w:val="right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sz w:val="28"/>
          <w:szCs w:val="26"/>
          <w:lang w:val="ru-RU" w:eastAsia="ru-RU"/>
        </w:rPr>
        <w:t>обучающегося</w:t>
      </w:r>
      <w:r w:rsidR="00927A2D">
        <w:rPr>
          <w:rFonts w:ascii="Times New Roman" w:eastAsia="Times New Roman" w:hAnsi="Times New Roman"/>
          <w:sz w:val="28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6"/>
          <w:lang w:val="ru-RU" w:eastAsia="ru-RU"/>
        </w:rPr>
        <w:t>учебной</w:t>
      </w:r>
      <w:r w:rsidR="00927A2D">
        <w:rPr>
          <w:rFonts w:ascii="Times New Roman" w:eastAsia="Times New Roman" w:hAnsi="Times New Roman"/>
          <w:sz w:val="28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6"/>
          <w:lang w:val="ru-RU" w:eastAsia="ru-RU"/>
        </w:rPr>
        <w:t>группы</w:t>
      </w:r>
      <w:r w:rsidR="00927A2D">
        <w:rPr>
          <w:rFonts w:ascii="Times New Roman" w:eastAsia="Times New Roman" w:hAnsi="Times New Roman"/>
          <w:sz w:val="28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6"/>
          <w:lang w:val="ru-RU" w:eastAsia="ru-RU"/>
        </w:rPr>
        <w:t>_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_______________</w:t>
      </w:r>
    </w:p>
    <w:p w14:paraId="7B9D8BB6" w14:textId="5E9FFC2B" w:rsidR="00257D23" w:rsidRPr="001C2F11" w:rsidRDefault="00257D23" w:rsidP="00927A2D">
      <w:pPr>
        <w:widowControl/>
        <w:ind w:left="7513" w:firstLine="708"/>
        <w:jc w:val="center"/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</w:pPr>
      <w:r w:rsidRPr="001C2F11"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>(номер</w:t>
      </w:r>
      <w:r w:rsidR="00927A2D"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>группы)</w:t>
      </w:r>
    </w:p>
    <w:p w14:paraId="6605CD69" w14:textId="58AB50C6" w:rsidR="00257D23" w:rsidRPr="001C2F11" w:rsidRDefault="00257D23" w:rsidP="00927A2D">
      <w:pPr>
        <w:widowControl/>
        <w:ind w:firstLine="4111"/>
        <w:jc w:val="center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sz w:val="28"/>
          <w:szCs w:val="26"/>
          <w:lang w:val="ru-RU" w:eastAsia="ru-RU"/>
        </w:rPr>
        <w:t>уровень</w:t>
      </w:r>
      <w:r w:rsidR="00927A2D">
        <w:rPr>
          <w:rFonts w:ascii="Times New Roman" w:eastAsia="Times New Roman" w:hAnsi="Times New Roman"/>
          <w:sz w:val="28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6"/>
          <w:lang w:val="ru-RU" w:eastAsia="ru-RU"/>
        </w:rPr>
        <w:t>образования</w:t>
      </w:r>
      <w:r w:rsidR="00927A2D">
        <w:rPr>
          <w:rFonts w:ascii="Times New Roman" w:eastAsia="Times New Roman" w:hAnsi="Times New Roman"/>
          <w:sz w:val="28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________________________</w:t>
      </w:r>
    </w:p>
    <w:p w14:paraId="07A61E93" w14:textId="716C4373" w:rsidR="00257D23" w:rsidRPr="001C2F11" w:rsidRDefault="00257D23" w:rsidP="00927A2D">
      <w:pPr>
        <w:widowControl/>
        <w:tabs>
          <w:tab w:val="left" w:pos="5103"/>
        </w:tabs>
        <w:ind w:left="6379"/>
        <w:jc w:val="center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>(бакалавриат/магистратура)</w:t>
      </w:r>
    </w:p>
    <w:p w14:paraId="0AEF9053" w14:textId="77777777" w:rsidR="00257D23" w:rsidRPr="001C2F11" w:rsidRDefault="00257D23" w:rsidP="00257D23">
      <w:pPr>
        <w:widowControl/>
        <w:jc w:val="right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_____________________________________________</w:t>
      </w:r>
    </w:p>
    <w:p w14:paraId="238065FE" w14:textId="1F560ADE" w:rsidR="00257D23" w:rsidRPr="001C2F11" w:rsidRDefault="00257D23" w:rsidP="00927A2D">
      <w:pPr>
        <w:widowControl/>
        <w:ind w:left="3261" w:firstLine="708"/>
        <w:jc w:val="center"/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</w:pPr>
      <w:r w:rsidRPr="001C2F11"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>(ФИО</w:t>
      </w:r>
      <w:r w:rsidR="00927A2D"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>обучающегося</w:t>
      </w:r>
      <w:r w:rsidR="00927A2D"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>полностью)</w:t>
      </w:r>
    </w:p>
    <w:p w14:paraId="0FD590B3" w14:textId="5DEB2858" w:rsidR="00257D23" w:rsidRPr="001C2F11" w:rsidRDefault="00257D23" w:rsidP="00257D23">
      <w:pPr>
        <w:widowControl/>
        <w:jc w:val="right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sz w:val="28"/>
          <w:szCs w:val="26"/>
          <w:lang w:val="ru-RU" w:eastAsia="ru-RU"/>
        </w:rPr>
        <w:t>моб.</w:t>
      </w:r>
      <w:r w:rsidR="00927A2D">
        <w:rPr>
          <w:rFonts w:ascii="Times New Roman" w:eastAsia="Times New Roman" w:hAnsi="Times New Roman"/>
          <w:sz w:val="28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6"/>
          <w:lang w:val="ru-RU" w:eastAsia="ru-RU"/>
        </w:rPr>
        <w:t>тел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.: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____________________________________</w:t>
      </w:r>
    </w:p>
    <w:p w14:paraId="0F1CEB30" w14:textId="04D67038" w:rsidR="00257D23" w:rsidRPr="001C2F11" w:rsidRDefault="00257D23" w:rsidP="00257D23">
      <w:pPr>
        <w:widowControl/>
        <w:ind w:firstLine="708"/>
        <w:jc w:val="right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sz w:val="28"/>
          <w:szCs w:val="26"/>
          <w:lang w:eastAsia="ru-RU"/>
        </w:rPr>
        <w:t>e</w:t>
      </w:r>
      <w:r w:rsidRPr="001C2F11">
        <w:rPr>
          <w:rFonts w:ascii="Times New Roman" w:eastAsia="Times New Roman" w:hAnsi="Times New Roman"/>
          <w:sz w:val="28"/>
          <w:szCs w:val="26"/>
          <w:lang w:val="ru-RU" w:eastAsia="ru-RU"/>
        </w:rPr>
        <w:t>-</w:t>
      </w:r>
      <w:r w:rsidRPr="001C2F11">
        <w:rPr>
          <w:rFonts w:ascii="Times New Roman" w:eastAsia="Times New Roman" w:hAnsi="Times New Roman"/>
          <w:sz w:val="28"/>
          <w:szCs w:val="26"/>
          <w:lang w:eastAsia="ru-RU"/>
        </w:rPr>
        <w:t>mail</w:t>
      </w:r>
      <w:r w:rsidRPr="001C2F11">
        <w:rPr>
          <w:rFonts w:ascii="Times New Roman" w:eastAsia="Times New Roman" w:hAnsi="Times New Roman"/>
          <w:sz w:val="28"/>
          <w:szCs w:val="26"/>
          <w:lang w:val="ru-RU" w:eastAsia="ru-RU"/>
        </w:rPr>
        <w:t>:</w:t>
      </w:r>
      <w:r w:rsidR="00927A2D">
        <w:rPr>
          <w:rFonts w:ascii="Times New Roman" w:eastAsia="Times New Roman" w:hAnsi="Times New Roman"/>
          <w:sz w:val="28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6"/>
          <w:lang w:val="ru-RU" w:eastAsia="ru-RU"/>
        </w:rPr>
        <w:t>_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_____________________________________</w:t>
      </w:r>
    </w:p>
    <w:p w14:paraId="637740D7" w14:textId="77777777" w:rsidR="00257D23" w:rsidRPr="001C2F11" w:rsidRDefault="00257D23" w:rsidP="00257D23">
      <w:pPr>
        <w:widowControl/>
        <w:jc w:val="right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70FF5EFB" w14:textId="77777777" w:rsidR="00257D23" w:rsidRPr="001C2F11" w:rsidRDefault="00257D23" w:rsidP="00257D23">
      <w:pPr>
        <w:widowControl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0FEBAC16" w14:textId="77777777" w:rsidR="00257D23" w:rsidRPr="001C2F11" w:rsidRDefault="00257D23" w:rsidP="00257D23">
      <w:pPr>
        <w:widowControl/>
        <w:jc w:val="center"/>
        <w:rPr>
          <w:rFonts w:ascii="Times New Roman" w:eastAsia="Times New Roman" w:hAnsi="Times New Roman"/>
          <w:b/>
          <w:sz w:val="28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b/>
          <w:sz w:val="28"/>
          <w:szCs w:val="26"/>
          <w:lang w:val="ru-RU" w:eastAsia="ru-RU"/>
        </w:rPr>
        <w:t>ЗАЯВЛЕНИЕ</w:t>
      </w:r>
    </w:p>
    <w:p w14:paraId="5F3586DB" w14:textId="77777777" w:rsidR="00257D23" w:rsidRPr="001C2F11" w:rsidRDefault="00257D23" w:rsidP="00257D23">
      <w:pPr>
        <w:widowControl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2383689C" w14:textId="04B9D704" w:rsidR="00257D23" w:rsidRPr="001C2F11" w:rsidRDefault="00257D23" w:rsidP="00927A2D">
      <w:pPr>
        <w:widowControl/>
        <w:ind w:firstLine="851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sz w:val="28"/>
          <w:szCs w:val="26"/>
          <w:lang w:val="ru-RU" w:eastAsia="ru-RU"/>
        </w:rPr>
        <w:t>Прошу</w:t>
      </w:r>
      <w:r w:rsidR="00927A2D">
        <w:rPr>
          <w:rFonts w:ascii="Times New Roman" w:eastAsia="Times New Roman" w:hAnsi="Times New Roman"/>
          <w:sz w:val="28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6"/>
          <w:lang w:val="ru-RU" w:eastAsia="ru-RU"/>
        </w:rPr>
        <w:t>предоставить</w:t>
      </w:r>
      <w:r w:rsidR="00927A2D">
        <w:rPr>
          <w:rFonts w:ascii="Times New Roman" w:eastAsia="Times New Roman" w:hAnsi="Times New Roman"/>
          <w:sz w:val="28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6"/>
          <w:lang w:val="ru-RU" w:eastAsia="ru-RU"/>
        </w:rPr>
        <w:t>место</w:t>
      </w:r>
      <w:r w:rsidR="00927A2D">
        <w:rPr>
          <w:rFonts w:ascii="Times New Roman" w:eastAsia="Times New Roman" w:hAnsi="Times New Roman"/>
          <w:sz w:val="28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6"/>
          <w:lang w:val="ru-RU" w:eastAsia="ru-RU"/>
        </w:rPr>
        <w:t>прохождения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_________________________________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_____________________________________________________________________</w:t>
      </w:r>
      <w:r w:rsidRPr="001C2F11">
        <w:rPr>
          <w:rFonts w:ascii="Times New Roman" w:eastAsia="Times New Roman" w:hAnsi="Times New Roman"/>
          <w:sz w:val="28"/>
          <w:szCs w:val="26"/>
          <w:lang w:val="ru-RU" w:eastAsia="ru-RU"/>
        </w:rPr>
        <w:t>практики</w:t>
      </w:r>
    </w:p>
    <w:p w14:paraId="0350F57A" w14:textId="7BC1657F" w:rsidR="00257D23" w:rsidRPr="001C2F11" w:rsidRDefault="00927A2D" w:rsidP="00927A2D">
      <w:pPr>
        <w:widowControl/>
        <w:ind w:firstLine="3261"/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</w:pPr>
      <w:r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 xml:space="preserve"> </w:t>
      </w:r>
      <w:r w:rsidR="00257D23" w:rsidRPr="001C2F11"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>(вид</w:t>
      </w:r>
      <w:r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 xml:space="preserve"> </w:t>
      </w:r>
      <w:r w:rsidR="00257D23" w:rsidRPr="001C2F11"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>практики)</w:t>
      </w:r>
    </w:p>
    <w:p w14:paraId="53E603C3" w14:textId="397B284C" w:rsidR="00257D23" w:rsidRPr="001C2F11" w:rsidRDefault="00257D23" w:rsidP="00257D23">
      <w:pPr>
        <w:widowControl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sz w:val="28"/>
          <w:szCs w:val="26"/>
          <w:lang w:val="ru-RU" w:eastAsia="ru-RU"/>
        </w:rPr>
        <w:t>Тема</w:t>
      </w:r>
      <w:r w:rsidR="00927A2D">
        <w:rPr>
          <w:rFonts w:ascii="Times New Roman" w:eastAsia="Times New Roman" w:hAnsi="Times New Roman"/>
          <w:sz w:val="28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6"/>
          <w:lang w:val="ru-RU" w:eastAsia="ru-RU"/>
        </w:rPr>
        <w:t>выпускной</w:t>
      </w:r>
      <w:r w:rsidR="00927A2D">
        <w:rPr>
          <w:rFonts w:ascii="Times New Roman" w:eastAsia="Times New Roman" w:hAnsi="Times New Roman"/>
          <w:sz w:val="28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6"/>
          <w:lang w:val="ru-RU" w:eastAsia="ru-RU"/>
        </w:rPr>
        <w:t>квалификационной</w:t>
      </w:r>
      <w:r w:rsidR="00927A2D">
        <w:rPr>
          <w:rFonts w:ascii="Times New Roman" w:eastAsia="Times New Roman" w:hAnsi="Times New Roman"/>
          <w:sz w:val="28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6"/>
          <w:lang w:val="ru-RU" w:eastAsia="ru-RU"/>
        </w:rPr>
        <w:t>работы:</w:t>
      </w:r>
      <w:r w:rsidR="00927A2D">
        <w:rPr>
          <w:rFonts w:ascii="Times New Roman" w:eastAsia="Times New Roman" w:hAnsi="Times New Roman"/>
          <w:sz w:val="28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____________________________________</w:t>
      </w:r>
    </w:p>
    <w:p w14:paraId="3A2B43C2" w14:textId="77777777" w:rsidR="00257D23" w:rsidRPr="001C2F11" w:rsidRDefault="00257D23" w:rsidP="00257D23">
      <w:pPr>
        <w:widowControl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______________________________________________________________________________</w:t>
      </w:r>
    </w:p>
    <w:p w14:paraId="28D333E2" w14:textId="77777777" w:rsidR="00257D23" w:rsidRPr="001C2F11" w:rsidRDefault="00257D23" w:rsidP="00257D23">
      <w:pPr>
        <w:widowControl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497A26BD" w14:textId="18FD88DA" w:rsidR="00257D23" w:rsidRPr="001C2F11" w:rsidRDefault="00257D23" w:rsidP="00257D23">
      <w:pPr>
        <w:widowControl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sz w:val="28"/>
          <w:szCs w:val="26"/>
          <w:lang w:val="ru-RU" w:eastAsia="ru-RU"/>
        </w:rPr>
        <w:t>Предполагаемые</w:t>
      </w:r>
      <w:r w:rsidR="00927A2D">
        <w:rPr>
          <w:rFonts w:ascii="Times New Roman" w:eastAsia="Times New Roman" w:hAnsi="Times New Roman"/>
          <w:sz w:val="28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6"/>
          <w:lang w:val="ru-RU" w:eastAsia="ru-RU"/>
        </w:rPr>
        <w:t>базы</w:t>
      </w:r>
      <w:r w:rsidR="00927A2D">
        <w:rPr>
          <w:rFonts w:ascii="Times New Roman" w:eastAsia="Times New Roman" w:hAnsi="Times New Roman"/>
          <w:sz w:val="28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6"/>
          <w:lang w:val="ru-RU" w:eastAsia="ru-RU"/>
        </w:rPr>
        <w:t>практики: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_______________________________________________</w:t>
      </w:r>
    </w:p>
    <w:p w14:paraId="6E2CFEFE" w14:textId="43379A92" w:rsidR="00257D23" w:rsidRPr="001C2F11" w:rsidRDefault="00257D23" w:rsidP="00927A2D">
      <w:pPr>
        <w:widowControl/>
        <w:ind w:firstLine="4253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C2F11"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  <w:t>(укажите</w:t>
      </w:r>
      <w:r w:rsidR="00927A2D"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  <w:t>названия</w:t>
      </w:r>
      <w:r w:rsidR="00927A2D"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  <w:t>организаций,</w:t>
      </w:r>
      <w:r w:rsidR="00927A2D"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  <w:t>согласно</w:t>
      </w:r>
      <w:r w:rsidR="00927A2D"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  <w:t>списку</w:t>
      </w:r>
      <w:r w:rsidR="00927A2D"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  <w:t>договоров</w:t>
      </w:r>
      <w:r w:rsidR="00927A2D"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  <w:t>и</w:t>
      </w:r>
      <w:r w:rsidR="00927A2D"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  <w:t>соглашений,</w:t>
      </w:r>
      <w:r w:rsidR="00927A2D"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  <w:t xml:space="preserve"> </w:t>
      </w:r>
    </w:p>
    <w:p w14:paraId="4F3F4A69" w14:textId="77777777" w:rsidR="00257D23" w:rsidRPr="001C2F11" w:rsidRDefault="00257D23" w:rsidP="00257D23">
      <w:pPr>
        <w:widowControl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______________________________________________________________________________</w:t>
      </w:r>
    </w:p>
    <w:p w14:paraId="4A168CF7" w14:textId="4D75F6BB" w:rsidR="00257D23" w:rsidRPr="001C2F11" w:rsidRDefault="00257D23" w:rsidP="00257D23">
      <w:pPr>
        <w:widowControl/>
        <w:jc w:val="center"/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</w:pPr>
      <w:r w:rsidRPr="001C2F11"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  <w:t>размещенному</w:t>
      </w:r>
      <w:r w:rsidR="00927A2D"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  <w:t>на</w:t>
      </w:r>
      <w:r w:rsidR="00927A2D"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  <w:t>сайте</w:t>
      </w:r>
      <w:r w:rsidR="00927A2D"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  <w:t>Финансового</w:t>
      </w:r>
      <w:r w:rsidR="00927A2D"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  <w:t>университета</w:t>
      </w:r>
      <w:r w:rsidR="00927A2D"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  <w:t>www.fa.ru</w:t>
      </w:r>
      <w:r w:rsidR="00927A2D"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  <w:t>в</w:t>
      </w:r>
      <w:r w:rsidR="00927A2D"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  <w:t>разделе</w:t>
      </w:r>
      <w:r w:rsidR="00927A2D"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  <w:t>«Студентам»,</w:t>
      </w:r>
      <w:r w:rsidR="00927A2D"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  <w:t>подраздел</w:t>
      </w:r>
      <w:r w:rsidR="00927A2D"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  <w:t>«Практика»)</w:t>
      </w:r>
    </w:p>
    <w:p w14:paraId="5E2AAC02" w14:textId="77777777" w:rsidR="00257D23" w:rsidRPr="001C2F11" w:rsidRDefault="00257D23" w:rsidP="00257D23">
      <w:pPr>
        <w:widowControl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______________________________________________________________________________</w:t>
      </w:r>
    </w:p>
    <w:p w14:paraId="26159F1F" w14:textId="77777777" w:rsidR="00257D23" w:rsidRPr="001C2F11" w:rsidRDefault="00257D23" w:rsidP="00257D23">
      <w:pPr>
        <w:widowControl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26862C4C" w14:textId="011A5585" w:rsidR="00257D23" w:rsidRPr="001C2F11" w:rsidRDefault="00257D23" w:rsidP="00257D23">
      <w:pPr>
        <w:widowControl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sz w:val="28"/>
          <w:szCs w:val="26"/>
          <w:lang w:val="ru-RU" w:eastAsia="ru-RU"/>
        </w:rPr>
        <w:t>Средний</w:t>
      </w:r>
      <w:r w:rsidR="00927A2D">
        <w:rPr>
          <w:rFonts w:ascii="Times New Roman" w:eastAsia="Times New Roman" w:hAnsi="Times New Roman"/>
          <w:sz w:val="28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6"/>
          <w:lang w:val="ru-RU" w:eastAsia="ru-RU"/>
        </w:rPr>
        <w:t>балл</w:t>
      </w:r>
      <w:r w:rsidR="00927A2D">
        <w:rPr>
          <w:rFonts w:ascii="Times New Roman" w:eastAsia="Times New Roman" w:hAnsi="Times New Roman"/>
          <w:sz w:val="28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6"/>
          <w:lang w:val="ru-RU" w:eastAsia="ru-RU"/>
        </w:rPr>
        <w:t>успеваемости</w:t>
      </w:r>
      <w:r w:rsidR="00927A2D">
        <w:rPr>
          <w:rFonts w:ascii="Times New Roman" w:eastAsia="Times New Roman" w:hAnsi="Times New Roman"/>
          <w:sz w:val="28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6"/>
          <w:lang w:val="ru-RU" w:eastAsia="ru-RU"/>
        </w:rPr>
        <w:t>по</w:t>
      </w:r>
      <w:r w:rsidR="00927A2D">
        <w:rPr>
          <w:rFonts w:ascii="Times New Roman" w:eastAsia="Times New Roman" w:hAnsi="Times New Roman"/>
          <w:sz w:val="28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6"/>
          <w:lang w:val="ru-RU" w:eastAsia="ru-RU"/>
        </w:rPr>
        <w:t>зачетной</w:t>
      </w:r>
      <w:r w:rsidR="00927A2D">
        <w:rPr>
          <w:rFonts w:ascii="Times New Roman" w:eastAsia="Times New Roman" w:hAnsi="Times New Roman"/>
          <w:sz w:val="28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6"/>
          <w:lang w:val="ru-RU" w:eastAsia="ru-RU"/>
        </w:rPr>
        <w:t>книжке: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________________________________</w:t>
      </w:r>
    </w:p>
    <w:p w14:paraId="045E36C1" w14:textId="22BF5CC3" w:rsidR="00257D23" w:rsidRPr="001C2F11" w:rsidRDefault="00257D23" w:rsidP="00927A2D">
      <w:pPr>
        <w:widowControl/>
        <w:ind w:firstLine="6521"/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</w:pPr>
      <w:r w:rsidRPr="001C2F11"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>(за</w:t>
      </w:r>
      <w:r w:rsidR="00927A2D"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>весь</w:t>
      </w:r>
      <w:r w:rsidR="00927A2D"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>период</w:t>
      </w:r>
      <w:r w:rsidR="00927A2D"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>обучения,</w:t>
      </w:r>
      <w:r w:rsidR="00927A2D"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>например:</w:t>
      </w:r>
      <w:r w:rsidR="00927A2D"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>4,5)</w:t>
      </w:r>
    </w:p>
    <w:p w14:paraId="2D67471B" w14:textId="14976818" w:rsidR="00257D23" w:rsidRPr="001C2F11" w:rsidRDefault="00257D23" w:rsidP="00257D23">
      <w:pPr>
        <w:widowControl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sz w:val="28"/>
          <w:szCs w:val="26"/>
          <w:lang w:val="ru-RU" w:eastAsia="ru-RU"/>
        </w:rPr>
        <w:t>Владение</w:t>
      </w:r>
      <w:r w:rsidR="00927A2D">
        <w:rPr>
          <w:rFonts w:ascii="Times New Roman" w:eastAsia="Times New Roman" w:hAnsi="Times New Roman"/>
          <w:sz w:val="28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6"/>
          <w:lang w:val="ru-RU" w:eastAsia="ru-RU"/>
        </w:rPr>
        <w:t>иностранными</w:t>
      </w:r>
      <w:r w:rsidR="00927A2D">
        <w:rPr>
          <w:rFonts w:ascii="Times New Roman" w:eastAsia="Times New Roman" w:hAnsi="Times New Roman"/>
          <w:sz w:val="28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8"/>
          <w:szCs w:val="26"/>
          <w:lang w:val="ru-RU" w:eastAsia="ru-RU"/>
        </w:rPr>
        <w:t>языками:</w:t>
      </w:r>
      <w:r w:rsidR="00927A2D">
        <w:rPr>
          <w:rFonts w:ascii="Times New Roman" w:eastAsia="Times New Roman" w:hAnsi="Times New Roman"/>
          <w:sz w:val="28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______________________________________________</w:t>
      </w:r>
    </w:p>
    <w:p w14:paraId="6E1FAB1A" w14:textId="64812A44" w:rsidR="00257D23" w:rsidRPr="001C2F11" w:rsidRDefault="00257D23" w:rsidP="00927A2D">
      <w:pPr>
        <w:widowControl/>
        <w:ind w:firstLine="5103"/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</w:pPr>
      <w:r w:rsidRPr="001C2F11"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>(укажите,</w:t>
      </w:r>
      <w:r w:rsidR="00927A2D"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>какими</w:t>
      </w:r>
      <w:r w:rsidR="00927A2D"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>языками</w:t>
      </w:r>
      <w:r w:rsidR="00927A2D"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>владеете</w:t>
      </w:r>
      <w:r w:rsidR="00927A2D"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>и</w:t>
      </w:r>
      <w:r w:rsidR="00927A2D"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>на</w:t>
      </w:r>
      <w:r w:rsidR="00927A2D"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>каком</w:t>
      </w:r>
      <w:r w:rsidR="00927A2D"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>уровне)</w:t>
      </w:r>
    </w:p>
    <w:p w14:paraId="4FF3EB8C" w14:textId="4049863E" w:rsidR="00257D23" w:rsidRPr="001C2F11" w:rsidRDefault="00257D23" w:rsidP="00257D23">
      <w:pPr>
        <w:widowControl/>
        <w:ind w:firstLine="708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Мне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известно,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что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распределение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обучающихся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по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конкретным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базам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практик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осуществляется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с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учетом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имеющихся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возможностей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и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требований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организаций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к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теме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выпускной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квалификационной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работы/магистерской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диссертации,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а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также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уровню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подготовки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обучающегося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(средний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балл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успеваемости,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уровень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владения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иностранными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языками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и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т.д.).</w:t>
      </w:r>
    </w:p>
    <w:p w14:paraId="5BA0314D" w14:textId="25E90994" w:rsidR="00257D23" w:rsidRPr="001C2F11" w:rsidRDefault="00257D23" w:rsidP="00257D23">
      <w:pPr>
        <w:widowControl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______________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                                          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_____________________</w:t>
      </w:r>
    </w:p>
    <w:p w14:paraId="2B902FD7" w14:textId="0473E9F0" w:rsidR="00257D23" w:rsidRPr="001C2F11" w:rsidRDefault="00927A2D" w:rsidP="00257D23">
      <w:pPr>
        <w:widowControl/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</w:pPr>
      <w:r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 xml:space="preserve">         </w:t>
      </w:r>
      <w:r w:rsidR="00257D23" w:rsidRPr="001C2F11"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>(</w:t>
      </w:r>
      <w:proofErr w:type="gramStart"/>
      <w:r w:rsidR="00257D23" w:rsidRPr="001C2F11"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>дата)</w:t>
      </w:r>
      <w:r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 xml:space="preserve">   </w:t>
      </w:r>
      <w:proofErr w:type="gramEnd"/>
      <w:r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 xml:space="preserve">                                                                                     </w:t>
      </w:r>
      <w:r w:rsidR="00257D23" w:rsidRPr="001C2F11">
        <w:rPr>
          <w:rFonts w:ascii="Times New Roman" w:eastAsia="Times New Roman" w:hAnsi="Times New Roman"/>
          <w:sz w:val="26"/>
          <w:szCs w:val="26"/>
          <w:vertAlign w:val="superscript"/>
          <w:lang w:val="ru-RU" w:eastAsia="ru-RU"/>
        </w:rPr>
        <w:t>(подпись)</w:t>
      </w:r>
    </w:p>
    <w:p w14:paraId="55880EEA" w14:textId="77777777" w:rsidR="00257D23" w:rsidRPr="001C2F11" w:rsidRDefault="00257D23" w:rsidP="00257D23">
      <w:pPr>
        <w:widowControl/>
        <w:rPr>
          <w:rFonts w:ascii="Times New Roman" w:eastAsia="Times New Roman" w:hAnsi="Times New Roman"/>
          <w:b/>
          <w:sz w:val="28"/>
          <w:szCs w:val="28"/>
          <w:lang w:val="ru-RU" w:eastAsia="ru-RU"/>
        </w:rPr>
        <w:sectPr w:rsidR="00257D23" w:rsidRPr="001C2F11" w:rsidSect="00F60CD7">
          <w:headerReference w:type="even" r:id="rId19"/>
          <w:headerReference w:type="default" r:id="rId20"/>
          <w:footerReference w:type="default" r:id="rId21"/>
          <w:headerReference w:type="first" r:id="rId22"/>
          <w:pgSz w:w="11906" w:h="16838"/>
          <w:pgMar w:top="1134" w:right="567" w:bottom="851" w:left="1134" w:header="709" w:footer="262" w:gutter="0"/>
          <w:pgNumType w:start="3"/>
          <w:cols w:space="708"/>
          <w:titlePg/>
          <w:docGrid w:linePitch="360"/>
        </w:sectPr>
      </w:pPr>
    </w:p>
    <w:p w14:paraId="5FB10F9B" w14:textId="1BF20E21" w:rsidR="00257D23" w:rsidRPr="00927A2D" w:rsidRDefault="00257D23" w:rsidP="00927A2D">
      <w:pPr>
        <w:widowControl/>
        <w:jc w:val="right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927A2D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lastRenderedPageBreak/>
        <w:t>Приложение</w:t>
      </w:r>
      <w:r w:rsidR="00927A2D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r w:rsidRPr="00927A2D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2</w:t>
      </w:r>
    </w:p>
    <w:p w14:paraId="26B09D07" w14:textId="25B09E2E" w:rsidR="00257D23" w:rsidRPr="001C2F11" w:rsidRDefault="00257D23" w:rsidP="00257D23">
      <w:pPr>
        <w:widowControl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1C2F1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Форма</w:t>
      </w:r>
      <w:r w:rsidR="00927A2D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договора</w:t>
      </w:r>
    </w:p>
    <w:p w14:paraId="6084E8B6" w14:textId="77777777" w:rsidR="00257D23" w:rsidRPr="001C2F11" w:rsidRDefault="00257D23" w:rsidP="00257D23">
      <w:pPr>
        <w:widowControl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14:paraId="65E07FC8" w14:textId="228A2C2A" w:rsidR="00257D23" w:rsidRPr="001C2F11" w:rsidRDefault="00257D23" w:rsidP="00257D23">
      <w:pPr>
        <w:widowControl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Договор</w:t>
      </w:r>
      <w:r w:rsidR="00927A2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№</w:t>
      </w:r>
      <w:r w:rsidR="00927A2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___________</w:t>
      </w:r>
    </w:p>
    <w:p w14:paraId="70930A8C" w14:textId="4EF70685" w:rsidR="00257D23" w:rsidRPr="001C2F11" w:rsidRDefault="00257D23" w:rsidP="00257D23">
      <w:pPr>
        <w:widowControl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на</w:t>
      </w:r>
      <w:r w:rsidR="00927A2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проведение</w:t>
      </w:r>
      <w:r w:rsidR="00927A2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практики</w:t>
      </w:r>
      <w:r w:rsidR="00927A2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обучающегося</w:t>
      </w:r>
      <w:r w:rsidR="00927A2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 xml:space="preserve"> </w:t>
      </w:r>
    </w:p>
    <w:p w14:paraId="54089678" w14:textId="300173A5" w:rsidR="00257D23" w:rsidRPr="001C2F11" w:rsidRDefault="00257D23" w:rsidP="00257D23">
      <w:pPr>
        <w:widowControl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федерального</w:t>
      </w:r>
      <w:r w:rsidR="00927A2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государственного</w:t>
      </w:r>
      <w:r w:rsidR="00927A2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образовательного</w:t>
      </w:r>
      <w:r w:rsidR="00927A2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бюджетного</w:t>
      </w:r>
      <w:r w:rsidR="00927A2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учреждения</w:t>
      </w:r>
      <w:r w:rsidR="00927A2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color w:val="000000"/>
          <w:sz w:val="26"/>
          <w:szCs w:val="26"/>
          <w:lang w:val="ru-RU" w:eastAsia="ru-RU"/>
        </w:rPr>
        <w:t>высшего</w:t>
      </w:r>
      <w:r w:rsidR="00927A2D">
        <w:rPr>
          <w:rFonts w:ascii="Times New Roman" w:eastAsia="Times New Roman" w:hAnsi="Times New Roman"/>
          <w:b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color w:val="000000"/>
          <w:sz w:val="26"/>
          <w:szCs w:val="26"/>
          <w:lang w:val="ru-RU" w:eastAsia="ru-RU"/>
        </w:rPr>
        <w:t>образования</w:t>
      </w:r>
    </w:p>
    <w:p w14:paraId="68814BF0" w14:textId="1CBB78D9" w:rsidR="00257D23" w:rsidRPr="001C2F11" w:rsidRDefault="00257D23" w:rsidP="00257D23">
      <w:pPr>
        <w:widowControl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«Финансовый</w:t>
      </w:r>
      <w:r w:rsidR="00927A2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университет</w:t>
      </w:r>
      <w:r w:rsidR="00927A2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при</w:t>
      </w:r>
      <w:r w:rsidR="00927A2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Правительстве</w:t>
      </w:r>
      <w:r w:rsidR="00927A2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Российской</w:t>
      </w:r>
      <w:r w:rsidR="00927A2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Федерации»</w:t>
      </w:r>
    </w:p>
    <w:p w14:paraId="434B27EE" w14:textId="77777777" w:rsidR="00257D23" w:rsidRPr="001C2F11" w:rsidRDefault="00257D23" w:rsidP="00257D23">
      <w:pPr>
        <w:widowControl/>
        <w:jc w:val="center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3547A4F6" w14:textId="238C6F66" w:rsidR="00257D23" w:rsidRPr="001C2F11" w:rsidRDefault="00257D23" w:rsidP="00257D23">
      <w:pPr>
        <w:widowControl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г.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Москва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ab/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ab/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ab/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ab/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ab/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ab/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ab/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ab/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ab/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«__</w:t>
      </w:r>
      <w:proofErr w:type="gramStart"/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_»_</w:t>
      </w:r>
      <w:proofErr w:type="gramEnd"/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_______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20__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г.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ab/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ab/>
      </w:r>
    </w:p>
    <w:p w14:paraId="1890407F" w14:textId="08D3FC7D" w:rsidR="00257D23" w:rsidRPr="001C2F11" w:rsidRDefault="00257D23" w:rsidP="00257D23">
      <w:pPr>
        <w:widowControl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Федеральное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государственное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образовательное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бюджетное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учреждение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высшего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образования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«Финансовый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университет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при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Правительстве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Российской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Федерации»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(лицензия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серии______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№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___________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,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регистрационный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№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______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от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_____________,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свидетельство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о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государственной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аккредитации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серии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_______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№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________________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регистрационный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№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______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от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___________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),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именуемое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в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дальнейшем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«Университет»,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в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лице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____________________________________________________________________,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действующего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на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основании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доверенности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от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__________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№________,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с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одной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стороны,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и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______________________________,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именуемое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в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дальнейшем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«Организация»,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в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лице</w:t>
      </w:r>
    </w:p>
    <w:p w14:paraId="7106F46B" w14:textId="6401473E" w:rsidR="00257D23" w:rsidRPr="001C2F11" w:rsidRDefault="00257D23" w:rsidP="00257D23">
      <w:pPr>
        <w:widowControl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______________________________________________________________________________,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действующего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на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основании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_____________________________________,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с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другой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стороны,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совместно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именуемые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«Стороны»,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а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по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отдельности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«Сторона»,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заключили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настоящий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Договор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о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нижеследующем:</w:t>
      </w:r>
    </w:p>
    <w:p w14:paraId="32DB9420" w14:textId="77777777" w:rsidR="00257D23" w:rsidRPr="001C2F11" w:rsidRDefault="00257D23" w:rsidP="00257D23">
      <w:pPr>
        <w:widowControl/>
        <w:jc w:val="center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2CCE4ECB" w14:textId="2FEB9AC7" w:rsidR="00257D23" w:rsidRPr="001C2F11" w:rsidRDefault="00257D23" w:rsidP="0003156D">
      <w:pPr>
        <w:widowControl/>
        <w:numPr>
          <w:ilvl w:val="0"/>
          <w:numId w:val="4"/>
        </w:numPr>
        <w:shd w:val="clear" w:color="auto" w:fill="FFFFFF"/>
        <w:spacing w:after="200" w:line="276" w:lineRule="auto"/>
        <w:contextualSpacing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b/>
          <w:color w:val="000000"/>
          <w:sz w:val="26"/>
          <w:szCs w:val="26"/>
          <w:lang w:val="ru-RU" w:eastAsia="ru-RU"/>
        </w:rPr>
        <w:t>ПРЕДМЕТ</w:t>
      </w:r>
      <w:r w:rsidR="00927A2D">
        <w:rPr>
          <w:rFonts w:ascii="Times New Roman" w:eastAsia="Times New Roman" w:hAnsi="Times New Roman"/>
          <w:b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color w:val="000000"/>
          <w:sz w:val="26"/>
          <w:szCs w:val="26"/>
          <w:lang w:val="ru-RU" w:eastAsia="ru-RU"/>
        </w:rPr>
        <w:t>ДОГОВОРА</w:t>
      </w:r>
    </w:p>
    <w:p w14:paraId="01B179F2" w14:textId="77777777" w:rsidR="00257D23" w:rsidRPr="001C2F11" w:rsidRDefault="00257D23" w:rsidP="00257D23">
      <w:pPr>
        <w:widowControl/>
        <w:shd w:val="clear" w:color="auto" w:fill="FFFFFF"/>
        <w:contextualSpacing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</w:p>
    <w:p w14:paraId="109FF53C" w14:textId="41D7931F" w:rsidR="00257D23" w:rsidRPr="001C2F11" w:rsidRDefault="00257D23" w:rsidP="0003156D">
      <w:pPr>
        <w:widowControl/>
        <w:numPr>
          <w:ilvl w:val="1"/>
          <w:numId w:val="4"/>
        </w:numPr>
        <w:shd w:val="clear" w:color="auto" w:fill="FFFFFF"/>
        <w:spacing w:after="200" w:line="276" w:lineRule="auto"/>
        <w:contextualSpacing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Стороны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обязуются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совместно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организовать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и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провести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________________________,</w:t>
      </w:r>
    </w:p>
    <w:p w14:paraId="638FBABD" w14:textId="10A79E44" w:rsidR="00257D23" w:rsidRPr="001C2F11" w:rsidRDefault="00257D23" w:rsidP="00257D23">
      <w:pPr>
        <w:widowControl/>
        <w:shd w:val="clear" w:color="auto" w:fill="FFFFFF"/>
        <w:contextualSpacing/>
        <w:rPr>
          <w:rFonts w:ascii="Times New Roman" w:eastAsia="Times New Roman" w:hAnsi="Times New Roman"/>
          <w:i/>
          <w:color w:val="000000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i/>
          <w:color w:val="000000"/>
          <w:sz w:val="26"/>
          <w:szCs w:val="26"/>
          <w:lang w:val="ru-RU" w:eastAsia="ru-RU"/>
        </w:rPr>
        <w:t>(вид</w:t>
      </w:r>
      <w:r w:rsidR="00927A2D">
        <w:rPr>
          <w:rFonts w:ascii="Times New Roman" w:eastAsia="Times New Roman" w:hAnsi="Times New Roman"/>
          <w:i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i/>
          <w:color w:val="000000"/>
          <w:sz w:val="26"/>
          <w:szCs w:val="26"/>
          <w:lang w:val="ru-RU" w:eastAsia="ru-RU"/>
        </w:rPr>
        <w:t>практики)</w:t>
      </w:r>
    </w:p>
    <w:p w14:paraId="1BFBE17E" w14:textId="411FF28A" w:rsidR="00257D23" w:rsidRPr="001C2F11" w:rsidRDefault="00257D23" w:rsidP="00257D23">
      <w:pPr>
        <w:widowControl/>
        <w:shd w:val="clear" w:color="auto" w:fill="FFFFFF"/>
        <w:contextualSpacing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практику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(далее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–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практика)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обучающегося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курса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______________________________</w:t>
      </w:r>
    </w:p>
    <w:p w14:paraId="290669C7" w14:textId="77777777" w:rsidR="00257D23" w:rsidRPr="001C2F11" w:rsidRDefault="00257D23" w:rsidP="00257D23">
      <w:pPr>
        <w:widowControl/>
        <w:shd w:val="clear" w:color="auto" w:fill="FFFFFF"/>
        <w:contextualSpacing/>
        <w:rPr>
          <w:rFonts w:ascii="Times New Roman" w:eastAsia="Times New Roman" w:hAnsi="Times New Roman"/>
          <w:i/>
          <w:color w:val="000000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ab/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ab/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ab/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ab/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ab/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ab/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ab/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ab/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ab/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ab/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ab/>
      </w:r>
      <w:r w:rsidRPr="001C2F11">
        <w:rPr>
          <w:rFonts w:ascii="Times New Roman" w:eastAsia="Times New Roman" w:hAnsi="Times New Roman"/>
          <w:i/>
          <w:color w:val="000000"/>
          <w:sz w:val="26"/>
          <w:szCs w:val="26"/>
          <w:lang w:val="ru-RU" w:eastAsia="ru-RU"/>
        </w:rPr>
        <w:t>(факультет)</w:t>
      </w:r>
    </w:p>
    <w:p w14:paraId="7614CA4F" w14:textId="0AA8A2D6" w:rsidR="00257D23" w:rsidRPr="001C2F11" w:rsidRDefault="00257D23" w:rsidP="00257D23">
      <w:pPr>
        <w:widowControl/>
        <w:shd w:val="clear" w:color="auto" w:fill="FFFFFF"/>
        <w:contextualSpacing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группы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_________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ФИО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________________________________________________________.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</w:p>
    <w:p w14:paraId="16A242CB" w14:textId="41D4978A" w:rsidR="00257D23" w:rsidRPr="001C2F11" w:rsidRDefault="00257D23" w:rsidP="00257D23">
      <w:pPr>
        <w:widowControl/>
        <w:shd w:val="clear" w:color="auto" w:fill="FFFFFF"/>
        <w:contextualSpacing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Срок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практики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–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с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«____»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_______________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по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«____»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_______________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20__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года.</w:t>
      </w:r>
    </w:p>
    <w:p w14:paraId="69E93697" w14:textId="4EF7173A" w:rsidR="00257D23" w:rsidRPr="001C2F11" w:rsidRDefault="00257D23" w:rsidP="0003156D">
      <w:pPr>
        <w:widowControl/>
        <w:numPr>
          <w:ilvl w:val="1"/>
          <w:numId w:val="4"/>
        </w:numPr>
        <w:shd w:val="clear" w:color="auto" w:fill="FFFFFF"/>
        <w:spacing w:after="200" w:line="276" w:lineRule="auto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Целью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проведения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практики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является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получение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обучающимся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профессиональных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умений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и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навыков,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опыта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профессиональной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деятельности.</w:t>
      </w:r>
    </w:p>
    <w:p w14:paraId="32E03EAF" w14:textId="77777777" w:rsidR="00257D23" w:rsidRPr="001C2F11" w:rsidRDefault="00257D23" w:rsidP="00257D23">
      <w:pPr>
        <w:widowControl/>
        <w:shd w:val="clear" w:color="auto" w:fill="FFFFFF"/>
        <w:jc w:val="center"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</w:p>
    <w:p w14:paraId="5FD194C4" w14:textId="008B8BA9" w:rsidR="00257D23" w:rsidRPr="001C2F11" w:rsidRDefault="00257D23" w:rsidP="00257D23">
      <w:pPr>
        <w:widowControl/>
        <w:shd w:val="clear" w:color="auto" w:fill="FFFFFF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b/>
          <w:color w:val="000000"/>
          <w:sz w:val="26"/>
          <w:szCs w:val="26"/>
          <w:lang w:val="ru-RU" w:eastAsia="ru-RU"/>
        </w:rPr>
        <w:t>2.</w:t>
      </w:r>
      <w:r w:rsidR="00927A2D">
        <w:rPr>
          <w:rFonts w:ascii="Times New Roman" w:eastAsia="Times New Roman" w:hAnsi="Times New Roman"/>
          <w:b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color w:val="000000"/>
          <w:sz w:val="26"/>
          <w:szCs w:val="26"/>
          <w:lang w:val="ru-RU" w:eastAsia="ru-RU"/>
        </w:rPr>
        <w:t>ОБЯЗАТЕЛЬСТВА</w:t>
      </w:r>
      <w:r w:rsidR="00927A2D">
        <w:rPr>
          <w:rFonts w:ascii="Times New Roman" w:eastAsia="Times New Roman" w:hAnsi="Times New Roman"/>
          <w:b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color w:val="000000"/>
          <w:sz w:val="26"/>
          <w:szCs w:val="26"/>
          <w:lang w:val="ru-RU" w:eastAsia="ru-RU"/>
        </w:rPr>
        <w:t>СТОРОН</w:t>
      </w:r>
    </w:p>
    <w:p w14:paraId="06451134" w14:textId="77777777" w:rsidR="00257D23" w:rsidRPr="001C2F11" w:rsidRDefault="00257D23" w:rsidP="00257D23">
      <w:pPr>
        <w:widowControl/>
        <w:shd w:val="clear" w:color="auto" w:fill="FFFFFF"/>
        <w:jc w:val="center"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</w:p>
    <w:p w14:paraId="22B19DE2" w14:textId="0F1B64DA" w:rsidR="00257D23" w:rsidRPr="001C2F11" w:rsidRDefault="00257D23" w:rsidP="00257D23">
      <w:pPr>
        <w:widowControl/>
        <w:shd w:val="clear" w:color="auto" w:fill="FFFFFF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2.1.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Университет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обязуется:</w:t>
      </w:r>
    </w:p>
    <w:p w14:paraId="13029E1A" w14:textId="70EE07DB" w:rsidR="00257D23" w:rsidRPr="001C2F11" w:rsidRDefault="00257D23" w:rsidP="00257D23">
      <w:pPr>
        <w:widowControl/>
        <w:shd w:val="clear" w:color="auto" w:fill="FFFFFF"/>
        <w:tabs>
          <w:tab w:val="left" w:pos="1738"/>
        </w:tabs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2.1.1.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Направить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в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Организацию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обучающегося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для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прохождения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практики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в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соответствии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со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сроком,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указанным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в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п.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1.1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настоящего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Договора.</w:t>
      </w:r>
    </w:p>
    <w:p w14:paraId="66780B5B" w14:textId="2F69443A" w:rsidR="00257D23" w:rsidRPr="001C2F11" w:rsidRDefault="00257D23" w:rsidP="00257D23">
      <w:pPr>
        <w:widowControl/>
        <w:shd w:val="clear" w:color="auto" w:fill="FFFFFF"/>
        <w:tabs>
          <w:tab w:val="left" w:pos="1718"/>
        </w:tabs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2.1.2.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Назначить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руководителя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практики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от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департамента/кафедры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из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числа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лиц,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относящихся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к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профессорско-преподавательскому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составу.</w:t>
      </w:r>
    </w:p>
    <w:p w14:paraId="26589FF1" w14:textId="520F452A" w:rsidR="00257D23" w:rsidRPr="001C2F11" w:rsidRDefault="00257D23" w:rsidP="00257D23">
      <w:pPr>
        <w:widowControl/>
        <w:shd w:val="clear" w:color="auto" w:fill="FFFFFF"/>
        <w:tabs>
          <w:tab w:val="left" w:pos="1718"/>
        </w:tabs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2.1.3.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Составить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рабочий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график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(план)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проведения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практики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обучающегося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совместно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с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руководителем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практики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от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Организации.</w:t>
      </w:r>
    </w:p>
    <w:p w14:paraId="30FC9A06" w14:textId="3FCCB89C" w:rsidR="00257D23" w:rsidRPr="001C2F11" w:rsidRDefault="00257D23" w:rsidP="00257D23">
      <w:pPr>
        <w:widowControl/>
        <w:shd w:val="clear" w:color="auto" w:fill="FFFFFF"/>
        <w:tabs>
          <w:tab w:val="left" w:pos="1718"/>
        </w:tabs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2.1.4.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Разработать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индивидуальное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задание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для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обучающегося,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выполняемое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в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период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практики,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по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согласованию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с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руководителем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практики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от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организации.</w:t>
      </w:r>
    </w:p>
    <w:p w14:paraId="65AD97DE" w14:textId="0A0E3BC1" w:rsidR="00257D23" w:rsidRPr="001C2F11" w:rsidRDefault="00257D23" w:rsidP="00257D23">
      <w:pPr>
        <w:widowControl/>
        <w:shd w:val="clear" w:color="auto" w:fill="FFFFFF"/>
        <w:tabs>
          <w:tab w:val="left" w:pos="1718"/>
        </w:tabs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lastRenderedPageBreak/>
        <w:t>2.1.5.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Провести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организационные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собрания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с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обучающимися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по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вопросам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прохождения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практики.</w:t>
      </w:r>
    </w:p>
    <w:p w14:paraId="4FA8089F" w14:textId="0FB36013" w:rsidR="00257D23" w:rsidRPr="001C2F11" w:rsidRDefault="00257D23" w:rsidP="00257D23">
      <w:pPr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2.1.6.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Оказывать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методическую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помощь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обучающемуся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при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выполнении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им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индивидуального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задания,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а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также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при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сборе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материалов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к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выпускной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квалификационной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работе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в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ходе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производственной,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в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том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числе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преддипломной,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практики.</w:t>
      </w:r>
    </w:p>
    <w:p w14:paraId="7C5FA7F4" w14:textId="3F09B294" w:rsidR="00257D23" w:rsidRPr="001C2F11" w:rsidRDefault="00257D23" w:rsidP="00257D23">
      <w:pPr>
        <w:widowControl/>
        <w:shd w:val="clear" w:color="auto" w:fill="FFFFFF"/>
        <w:tabs>
          <w:tab w:val="left" w:pos="1718"/>
        </w:tabs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2.1.7.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Консультировать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обучающегося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по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вопросам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выполнения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программы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практики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и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оформлению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ее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результатов.</w:t>
      </w:r>
    </w:p>
    <w:p w14:paraId="7CBB46EE" w14:textId="0E9F7A00" w:rsidR="00257D23" w:rsidRPr="001C2F11" w:rsidRDefault="00257D23" w:rsidP="00257D23">
      <w:pPr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2.1.8.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Оказать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руководителю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практики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от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Организации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методическую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помощь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в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проведении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практики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обучающегося.</w:t>
      </w:r>
    </w:p>
    <w:p w14:paraId="379D0C13" w14:textId="6672718A" w:rsidR="00257D23" w:rsidRPr="001C2F11" w:rsidRDefault="00257D23" w:rsidP="00257D23">
      <w:pPr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2.1.9.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Осуществить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контроль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за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соблюдением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сроков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практики,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ходом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прохождения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практики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обучающимся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и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ее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содержанием.</w:t>
      </w:r>
    </w:p>
    <w:p w14:paraId="1EE5193C" w14:textId="558C4926" w:rsidR="00257D23" w:rsidRPr="001C2F11" w:rsidRDefault="00257D23" w:rsidP="00257D23">
      <w:pPr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2.1.10.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Оценить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результаты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прохождения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практики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обучающегося.</w:t>
      </w:r>
    </w:p>
    <w:p w14:paraId="5605CE97" w14:textId="0E036550" w:rsidR="00257D23" w:rsidRPr="001C2F11" w:rsidRDefault="00257D23" w:rsidP="00257D23">
      <w:pPr>
        <w:widowControl/>
        <w:shd w:val="clear" w:color="auto" w:fill="FFFFFF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2.2.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Организация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обязуется:</w:t>
      </w:r>
    </w:p>
    <w:p w14:paraId="37D34EBF" w14:textId="4F185CBC" w:rsidR="00257D23" w:rsidRPr="001C2F11" w:rsidRDefault="00257D23" w:rsidP="00257D23">
      <w:pPr>
        <w:widowControl/>
        <w:shd w:val="clear" w:color="auto" w:fill="FFFFFF"/>
        <w:tabs>
          <w:tab w:val="left" w:pos="1522"/>
        </w:tabs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2.2.1.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Принять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обучающегося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на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практику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в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соответствии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со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сроком,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указанным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в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п.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1.1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настоящего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Договора.</w:t>
      </w:r>
    </w:p>
    <w:p w14:paraId="4080D1B3" w14:textId="1AD150B6" w:rsidR="00257D23" w:rsidRPr="001C2F11" w:rsidRDefault="00257D23" w:rsidP="00257D23">
      <w:pPr>
        <w:shd w:val="clear" w:color="auto" w:fill="FFFFFF"/>
        <w:tabs>
          <w:tab w:val="left" w:pos="1565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2.2.2.</w:t>
      </w:r>
      <w:r w:rsidR="00927A2D">
        <w:rPr>
          <w:rFonts w:ascii="Times New Roman" w:eastAsia="Times New Roman" w:hAnsi="Times New Roman"/>
          <w:b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Предоставить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рабочее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место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обучающемуся,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обеспечить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возможность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его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ознакомления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с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документацией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Организации,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нормативной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и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законодательной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базой,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необходимыми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для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успешного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выполнения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обучающимся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программы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практики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и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индивидуального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задания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(за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исключением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сведений,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не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относящихся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к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общедоступной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информации).</w:t>
      </w:r>
    </w:p>
    <w:p w14:paraId="28F9917A" w14:textId="14848EFA" w:rsidR="00257D23" w:rsidRPr="001C2F11" w:rsidRDefault="00257D23" w:rsidP="00257D23">
      <w:pPr>
        <w:widowControl/>
        <w:shd w:val="clear" w:color="auto" w:fill="FFFFFF"/>
        <w:tabs>
          <w:tab w:val="left" w:pos="1522"/>
        </w:tabs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2.2.3.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Назначить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квалифицированного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руководителя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для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руководства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практикой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от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Организации.</w:t>
      </w:r>
    </w:p>
    <w:p w14:paraId="094EB9CF" w14:textId="7CA2FE45" w:rsidR="00257D23" w:rsidRPr="001C2F11" w:rsidRDefault="00257D23" w:rsidP="00257D23">
      <w:pPr>
        <w:widowControl/>
        <w:shd w:val="clear" w:color="auto" w:fill="FFFFFF"/>
        <w:tabs>
          <w:tab w:val="left" w:pos="1493"/>
        </w:tabs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2.2.4.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Обеспечить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обучающемуся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безопасные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условия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прохождения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практики,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отвечающие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санитарным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правилам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и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требованиям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охраны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труда.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Провести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инструктаж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обучающихся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по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ознакомлению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с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требованиями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охраны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труда,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техники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безопасности,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пожарной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безопасности,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а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также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правилами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внутреннего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трудового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распорядка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Организации.</w:t>
      </w:r>
    </w:p>
    <w:p w14:paraId="2C3AEE6D" w14:textId="472724B8" w:rsidR="00257D23" w:rsidRPr="001C2F11" w:rsidRDefault="00257D23" w:rsidP="00257D23">
      <w:pPr>
        <w:widowControl/>
        <w:shd w:val="clear" w:color="auto" w:fill="FFFFFF"/>
        <w:tabs>
          <w:tab w:val="left" w:pos="1493"/>
        </w:tabs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2.2.5.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Не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допускать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привлечение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обучающегося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к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осуществлению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деятельности,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не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предусмотренной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программой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практики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и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не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имеющей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отношение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к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направлению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обучения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и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будущей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профессии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обучающегося.</w:t>
      </w:r>
    </w:p>
    <w:p w14:paraId="6BD99639" w14:textId="0552E512" w:rsidR="00257D23" w:rsidRPr="001C2F11" w:rsidRDefault="00257D23" w:rsidP="00257D23">
      <w:pPr>
        <w:widowControl/>
        <w:shd w:val="clear" w:color="auto" w:fill="FFFFFF"/>
        <w:tabs>
          <w:tab w:val="left" w:pos="1493"/>
        </w:tabs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2.2.6.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Сообщить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в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Университет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случаях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нарушения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обучающимся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трудовой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дисциплины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и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правил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внутреннего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трудового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распорядка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Организации.</w:t>
      </w:r>
    </w:p>
    <w:p w14:paraId="1565059E" w14:textId="065154E1" w:rsidR="00257D23" w:rsidRPr="001C2F11" w:rsidRDefault="00257D23" w:rsidP="00257D23">
      <w:pPr>
        <w:widowControl/>
        <w:shd w:val="clear" w:color="auto" w:fill="FFFFFF"/>
        <w:tabs>
          <w:tab w:val="left" w:pos="1493"/>
        </w:tabs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2.2.7.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Составить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по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результатам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практики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письменный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отзыв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на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обучающегося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и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подписать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подготовленные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им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документы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по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каждому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виду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практики.</w:t>
      </w:r>
    </w:p>
    <w:p w14:paraId="5F952A14" w14:textId="303617BA" w:rsidR="00257D23" w:rsidRPr="001C2F11" w:rsidRDefault="00257D23" w:rsidP="00257D23">
      <w:pPr>
        <w:widowControl/>
        <w:shd w:val="clear" w:color="auto" w:fill="FFFFFF"/>
        <w:tabs>
          <w:tab w:val="left" w:pos="1493"/>
        </w:tabs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2.2.8.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При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наличии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в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Организации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вакантной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должности,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работа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на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которой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соответствует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требованиям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к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содержанию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практики,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с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обучающимся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может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быть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заключен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трудовой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договор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замещении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такой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должности.</w:t>
      </w:r>
    </w:p>
    <w:p w14:paraId="787C3D7E" w14:textId="77777777" w:rsidR="00257D23" w:rsidRPr="001C2F11" w:rsidRDefault="00257D23" w:rsidP="00257D23">
      <w:pPr>
        <w:widowControl/>
        <w:shd w:val="clear" w:color="auto" w:fill="FFFFFF"/>
        <w:tabs>
          <w:tab w:val="left" w:pos="1493"/>
        </w:tabs>
        <w:jc w:val="center"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</w:p>
    <w:p w14:paraId="5150111E" w14:textId="06A362DB" w:rsidR="00257D23" w:rsidRPr="001C2F11" w:rsidRDefault="00257D23" w:rsidP="00257D23">
      <w:pPr>
        <w:widowControl/>
        <w:shd w:val="clear" w:color="auto" w:fill="FFFFFF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b/>
          <w:color w:val="000000"/>
          <w:sz w:val="26"/>
          <w:szCs w:val="26"/>
          <w:lang w:val="ru-RU" w:eastAsia="ru-RU"/>
        </w:rPr>
        <w:t>3.</w:t>
      </w:r>
      <w:r w:rsidR="00927A2D">
        <w:rPr>
          <w:rFonts w:ascii="Times New Roman" w:eastAsia="Times New Roman" w:hAnsi="Times New Roman"/>
          <w:b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color w:val="000000"/>
          <w:sz w:val="26"/>
          <w:szCs w:val="26"/>
          <w:lang w:val="ru-RU" w:eastAsia="ru-RU"/>
        </w:rPr>
        <w:t>СРОК</w:t>
      </w:r>
      <w:r w:rsidR="00927A2D">
        <w:rPr>
          <w:rFonts w:ascii="Times New Roman" w:eastAsia="Times New Roman" w:hAnsi="Times New Roman"/>
          <w:b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color w:val="000000"/>
          <w:sz w:val="26"/>
          <w:szCs w:val="26"/>
          <w:lang w:val="ru-RU" w:eastAsia="ru-RU"/>
        </w:rPr>
        <w:t>ДЕЙСТВИЯ</w:t>
      </w:r>
      <w:r w:rsidR="00927A2D">
        <w:rPr>
          <w:rFonts w:ascii="Times New Roman" w:eastAsia="Times New Roman" w:hAnsi="Times New Roman"/>
          <w:b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color w:val="000000"/>
          <w:sz w:val="26"/>
          <w:szCs w:val="26"/>
          <w:lang w:val="ru-RU" w:eastAsia="ru-RU"/>
        </w:rPr>
        <w:t>ДОГОВОРА</w:t>
      </w:r>
    </w:p>
    <w:p w14:paraId="07AD9FF7" w14:textId="77777777" w:rsidR="00257D23" w:rsidRPr="001C2F11" w:rsidRDefault="00257D23" w:rsidP="00257D23">
      <w:pPr>
        <w:widowControl/>
        <w:shd w:val="clear" w:color="auto" w:fill="FFFFFF"/>
        <w:tabs>
          <w:tab w:val="left" w:pos="1493"/>
        </w:tabs>
        <w:jc w:val="center"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</w:p>
    <w:p w14:paraId="2ADE8812" w14:textId="5C5147A4" w:rsidR="00257D23" w:rsidRPr="001C2F11" w:rsidRDefault="00257D23" w:rsidP="00257D23">
      <w:pPr>
        <w:widowControl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3.1.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Настоящий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Договор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заключается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на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срок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проведения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практики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обучающегося,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вступает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в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законную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силу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с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даты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его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подписания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Сторонами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и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действует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до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окончания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сроков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практики,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указанных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в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п.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1.1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настоящего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Договора.</w:t>
      </w:r>
    </w:p>
    <w:p w14:paraId="3616DD00" w14:textId="607B3FDA" w:rsidR="00257D23" w:rsidRPr="001C2F11" w:rsidRDefault="00257D23" w:rsidP="00257D23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3.2.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Настоящий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Договор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может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быть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досрочно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расторгнут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по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взаимному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согласию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Сторон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или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в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одностороннем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порядке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с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письменным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предупреждением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другой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Стороны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расторжении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настоящего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Договора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за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15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(пятнадцать)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рабочих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дней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до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начала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практики.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</w:p>
    <w:p w14:paraId="26292743" w14:textId="77777777" w:rsidR="00257D23" w:rsidRPr="001C2F11" w:rsidRDefault="00257D23" w:rsidP="00257D23">
      <w:pPr>
        <w:widowControl/>
        <w:shd w:val="clear" w:color="auto" w:fill="FFFFFF"/>
        <w:tabs>
          <w:tab w:val="left" w:pos="1493"/>
        </w:tabs>
        <w:jc w:val="center"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</w:p>
    <w:p w14:paraId="13D3FC26" w14:textId="7F90C56A" w:rsidR="00257D23" w:rsidRPr="001C2F11" w:rsidRDefault="00257D23" w:rsidP="00257D23">
      <w:pPr>
        <w:widowControl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4.</w:t>
      </w:r>
      <w:r w:rsidR="00927A2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КОНФИДЕЦИАЛЬНОСТЬ</w:t>
      </w:r>
    </w:p>
    <w:p w14:paraId="467D0A3B" w14:textId="77777777" w:rsidR="00257D23" w:rsidRPr="001C2F11" w:rsidRDefault="00257D23" w:rsidP="00257D23">
      <w:pPr>
        <w:widowControl/>
        <w:shd w:val="clear" w:color="auto" w:fill="FFFFFF"/>
        <w:tabs>
          <w:tab w:val="left" w:pos="1493"/>
        </w:tabs>
        <w:jc w:val="center"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</w:p>
    <w:p w14:paraId="45FE5DC3" w14:textId="4B67C520" w:rsidR="00257D23" w:rsidRPr="001C2F11" w:rsidRDefault="00257D23" w:rsidP="00257D23">
      <w:pPr>
        <w:widowControl/>
        <w:snapToGrid w:val="0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lastRenderedPageBreak/>
        <w:t>4.1.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Информация,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которую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одна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из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Сторон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относит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к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конфиденциальной,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и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письменно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сообщила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об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этом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другой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Стороне,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является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конфиденциальной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и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для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другой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Стороны.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Каждая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из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Сторон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настоящего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Договора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обязуется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обеспечить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сохранность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конфиденциальной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информации,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получаемой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от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другой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Стороны.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</w:p>
    <w:p w14:paraId="4A5FE3FF" w14:textId="6B322F4C" w:rsidR="00257D23" w:rsidRPr="001C2F11" w:rsidRDefault="00257D23" w:rsidP="00257D23">
      <w:pPr>
        <w:widowControl/>
        <w:snapToGrid w:val="0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4.2.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Ни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одна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из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Сторон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не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вправе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передавать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свои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права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и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обязательства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по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настоящему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Договору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третьим</w:t>
      </w:r>
      <w:r w:rsidR="00927A2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sz w:val="26"/>
          <w:szCs w:val="26"/>
          <w:lang w:val="ru-RU" w:eastAsia="ru-RU"/>
        </w:rPr>
        <w:t>лицам.</w:t>
      </w:r>
    </w:p>
    <w:p w14:paraId="5BBA8587" w14:textId="77777777" w:rsidR="00257D23" w:rsidRPr="001C2F11" w:rsidRDefault="00257D23" w:rsidP="00257D23">
      <w:pPr>
        <w:widowControl/>
        <w:shd w:val="clear" w:color="auto" w:fill="FFFFFF"/>
        <w:tabs>
          <w:tab w:val="left" w:pos="1493"/>
        </w:tabs>
        <w:jc w:val="center"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</w:p>
    <w:p w14:paraId="1DA1685B" w14:textId="5769C29A" w:rsidR="00257D23" w:rsidRPr="001C2F11" w:rsidRDefault="00257D23" w:rsidP="00257D23">
      <w:pPr>
        <w:widowControl/>
        <w:snapToGrid w:val="0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5.</w:t>
      </w:r>
      <w:r w:rsidR="00927A2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ОТВЕТСТВЕННОСТЬ</w:t>
      </w:r>
      <w:r w:rsidR="00927A2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СТОРОН</w:t>
      </w:r>
    </w:p>
    <w:p w14:paraId="542D3C81" w14:textId="77777777" w:rsidR="00257D23" w:rsidRPr="001C2F11" w:rsidRDefault="00257D23" w:rsidP="00257D23">
      <w:pPr>
        <w:widowControl/>
        <w:shd w:val="clear" w:color="auto" w:fill="FFFFFF"/>
        <w:tabs>
          <w:tab w:val="left" w:pos="1493"/>
        </w:tabs>
        <w:jc w:val="center"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</w:p>
    <w:p w14:paraId="66770BB6" w14:textId="445C8F31" w:rsidR="00257D23" w:rsidRPr="001C2F11" w:rsidRDefault="00257D23" w:rsidP="00257D23">
      <w:pPr>
        <w:widowControl/>
        <w:shd w:val="clear" w:color="auto" w:fill="FFFFFF"/>
        <w:tabs>
          <w:tab w:val="left" w:pos="1134"/>
        </w:tabs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5.1.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Стороны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несут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ответственность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за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неисполнение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или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ненадлежащее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исполнение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своих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обязательств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по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настоящему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Договору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в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соответствии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с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законодательством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Российской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Федерации.</w:t>
      </w:r>
    </w:p>
    <w:p w14:paraId="00091FB6" w14:textId="5DF1AC82" w:rsidR="00257D23" w:rsidRPr="001C2F11" w:rsidRDefault="00257D23" w:rsidP="00257D23">
      <w:pPr>
        <w:widowControl/>
        <w:shd w:val="clear" w:color="auto" w:fill="FFFFFF"/>
        <w:tabs>
          <w:tab w:val="left" w:pos="1358"/>
        </w:tabs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5.2.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Стороны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освобождаются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от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ответственности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за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неисполнение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обязательств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по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настоящему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Договору,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если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это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явилось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следствием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обстоятельств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непреодолимой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силы.</w:t>
      </w:r>
    </w:p>
    <w:p w14:paraId="79122D61" w14:textId="77777777" w:rsidR="00257D23" w:rsidRPr="001C2F11" w:rsidRDefault="00257D23" w:rsidP="00257D23">
      <w:pPr>
        <w:widowControl/>
        <w:shd w:val="clear" w:color="auto" w:fill="FFFFFF"/>
        <w:tabs>
          <w:tab w:val="left" w:pos="1493"/>
        </w:tabs>
        <w:jc w:val="center"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</w:p>
    <w:p w14:paraId="4963DF25" w14:textId="7E152FC5" w:rsidR="00257D23" w:rsidRPr="001C2F11" w:rsidRDefault="00257D23" w:rsidP="00257D23">
      <w:pPr>
        <w:widowControl/>
        <w:shd w:val="clear" w:color="auto" w:fill="FFFFFF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6.</w:t>
      </w:r>
      <w:r w:rsidR="00927A2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ЗАКЛЮЧИТЕЛЬНЫЕ</w:t>
      </w:r>
      <w:r w:rsidR="00927A2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ПОЛОЖЕНИЯ</w:t>
      </w:r>
    </w:p>
    <w:p w14:paraId="17746E21" w14:textId="77777777" w:rsidR="00257D23" w:rsidRPr="001C2F11" w:rsidRDefault="00257D23" w:rsidP="00257D23">
      <w:pPr>
        <w:widowControl/>
        <w:shd w:val="clear" w:color="auto" w:fill="FFFFFF"/>
        <w:tabs>
          <w:tab w:val="left" w:pos="1493"/>
        </w:tabs>
        <w:jc w:val="center"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</w:p>
    <w:p w14:paraId="68B199BD" w14:textId="76DBB8F5" w:rsidR="00257D23" w:rsidRPr="001C2F11" w:rsidRDefault="00257D23" w:rsidP="00257D23">
      <w:pPr>
        <w:shd w:val="clear" w:color="auto" w:fill="FFFFFF"/>
        <w:tabs>
          <w:tab w:val="left" w:pos="1272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6.1.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Споры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и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разногласия,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возникающие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в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процессе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выполнения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условий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настоящего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Договора,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разрешаются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путем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переговоров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по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соглашению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Сторон.</w:t>
      </w:r>
    </w:p>
    <w:p w14:paraId="0063D8E2" w14:textId="39AA69F3" w:rsidR="00257D23" w:rsidRPr="001C2F11" w:rsidRDefault="00257D23" w:rsidP="00257D23">
      <w:pPr>
        <w:shd w:val="clear" w:color="auto" w:fill="FFFFFF"/>
        <w:tabs>
          <w:tab w:val="left" w:pos="1272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6.2.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Настоящий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Договор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составлен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в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2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(двух)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экземплярах,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каждый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из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которых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имеет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одинаковую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юридическую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силу,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по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одному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экземпляру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для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каждой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из</w:t>
      </w:r>
      <w:r w:rsidR="00927A2D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Сторон.</w:t>
      </w:r>
    </w:p>
    <w:p w14:paraId="1183F4D3" w14:textId="77777777" w:rsidR="00257D23" w:rsidRPr="001C2F11" w:rsidRDefault="00257D23" w:rsidP="00257D23">
      <w:pPr>
        <w:widowControl/>
        <w:shd w:val="clear" w:color="auto" w:fill="FFFFFF"/>
        <w:tabs>
          <w:tab w:val="left" w:pos="1493"/>
        </w:tabs>
        <w:jc w:val="center"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</w:p>
    <w:p w14:paraId="0E540844" w14:textId="19EE2E15" w:rsidR="00257D23" w:rsidRPr="001C2F11" w:rsidRDefault="00257D23" w:rsidP="00257D23">
      <w:pPr>
        <w:widowControl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1C2F11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7.</w:t>
      </w:r>
      <w:r w:rsidR="00927A2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ЮРИДИЧЕСКИЕ</w:t>
      </w:r>
      <w:r w:rsidR="00927A2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АДРЕСА</w:t>
      </w:r>
      <w:r w:rsidR="00927A2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И</w:t>
      </w:r>
      <w:r w:rsidR="00927A2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ПОДПИСИ</w:t>
      </w:r>
      <w:r w:rsidR="00927A2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СТОРОН</w:t>
      </w:r>
    </w:p>
    <w:p w14:paraId="48CDD0BB" w14:textId="77777777" w:rsidR="00257D23" w:rsidRPr="001C2F11" w:rsidRDefault="00257D23" w:rsidP="00257D23">
      <w:pPr>
        <w:widowControl/>
        <w:shd w:val="clear" w:color="auto" w:fill="FFFFFF"/>
        <w:tabs>
          <w:tab w:val="left" w:pos="1493"/>
        </w:tabs>
        <w:jc w:val="center"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</w:p>
    <w:tbl>
      <w:tblPr>
        <w:tblW w:w="10596" w:type="dxa"/>
        <w:tblLook w:val="04A0" w:firstRow="1" w:lastRow="0" w:firstColumn="1" w:lastColumn="0" w:noHBand="0" w:noVBand="1"/>
      </w:tblPr>
      <w:tblGrid>
        <w:gridCol w:w="4928"/>
        <w:gridCol w:w="742"/>
        <w:gridCol w:w="4926"/>
      </w:tblGrid>
      <w:tr w:rsidR="00257D23" w:rsidRPr="001C2F11" w14:paraId="108DB59D" w14:textId="77777777" w:rsidTr="00E013EB">
        <w:tc>
          <w:tcPr>
            <w:tcW w:w="4928" w:type="dxa"/>
            <w:shd w:val="clear" w:color="auto" w:fill="auto"/>
          </w:tcPr>
          <w:p w14:paraId="1ACD7287" w14:textId="77777777" w:rsidR="00257D23" w:rsidRPr="001C2F11" w:rsidRDefault="00257D23" w:rsidP="00257D23">
            <w:pPr>
              <w:widowControl/>
              <w:ind w:left="-123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pPr>
            <w:r w:rsidRPr="001C2F11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t>Университет</w:t>
            </w:r>
          </w:p>
          <w:p w14:paraId="56AF73DE" w14:textId="77777777" w:rsidR="00257D23" w:rsidRPr="001C2F11" w:rsidRDefault="00257D23" w:rsidP="00257D23">
            <w:pPr>
              <w:widowControl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  <w:p w14:paraId="23FCE8C9" w14:textId="188AB568" w:rsidR="00257D23" w:rsidRPr="001C2F11" w:rsidRDefault="00257D23" w:rsidP="00257D23">
            <w:pPr>
              <w:widowControl/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pPr>
            <w:r w:rsidRPr="001C2F11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Федеральное</w:t>
            </w:r>
            <w:r w:rsidR="00927A2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</w:t>
            </w:r>
            <w:r w:rsidRPr="001C2F11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государственное</w:t>
            </w:r>
            <w:r w:rsidR="00927A2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</w:t>
            </w:r>
            <w:r w:rsidRPr="001C2F11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образовательное</w:t>
            </w:r>
            <w:r w:rsidR="00927A2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</w:t>
            </w:r>
            <w:r w:rsidRPr="001C2F11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бюджетное</w:t>
            </w:r>
            <w:r w:rsidR="00927A2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</w:t>
            </w:r>
            <w:r w:rsidRPr="001C2F11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учреждение</w:t>
            </w:r>
            <w:r w:rsidR="00927A2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</w:t>
            </w:r>
            <w:r w:rsidRPr="001C2F11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высшего</w:t>
            </w:r>
            <w:r w:rsidR="00927A2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</w:t>
            </w:r>
            <w:r w:rsidRPr="001C2F11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образования</w:t>
            </w:r>
            <w:r w:rsidR="00927A2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</w:t>
            </w:r>
            <w:r w:rsidRPr="001C2F11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«Финансовый</w:t>
            </w:r>
            <w:r w:rsidR="00927A2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</w:t>
            </w:r>
            <w:r w:rsidRPr="001C2F11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университет</w:t>
            </w:r>
            <w:r w:rsidR="00927A2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</w:t>
            </w:r>
            <w:r w:rsidRPr="001C2F11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при</w:t>
            </w:r>
            <w:r w:rsidR="00927A2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</w:t>
            </w:r>
            <w:r w:rsidRPr="001C2F11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Правительстве</w:t>
            </w:r>
            <w:r w:rsidR="00927A2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</w:t>
            </w:r>
            <w:r w:rsidRPr="001C2F11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Российской</w:t>
            </w:r>
            <w:r w:rsidR="00927A2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</w:t>
            </w:r>
            <w:r w:rsidRPr="001C2F11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Федерации»</w:t>
            </w:r>
            <w:r w:rsidR="00927A2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</w:t>
            </w:r>
            <w:r w:rsidRPr="001C2F11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(Финансовый</w:t>
            </w:r>
            <w:r w:rsidR="00927A2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</w:t>
            </w:r>
            <w:r w:rsidRPr="001C2F11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университет)</w:t>
            </w:r>
          </w:p>
        </w:tc>
        <w:tc>
          <w:tcPr>
            <w:tcW w:w="742" w:type="dxa"/>
            <w:shd w:val="clear" w:color="auto" w:fill="auto"/>
          </w:tcPr>
          <w:p w14:paraId="387B3864" w14:textId="77777777" w:rsidR="00257D23" w:rsidRPr="001C2F11" w:rsidRDefault="00257D23" w:rsidP="00257D23">
            <w:pPr>
              <w:widowControl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</w:tc>
        <w:tc>
          <w:tcPr>
            <w:tcW w:w="4926" w:type="dxa"/>
            <w:shd w:val="clear" w:color="auto" w:fill="auto"/>
          </w:tcPr>
          <w:p w14:paraId="6A2F3835" w14:textId="77777777" w:rsidR="00257D23" w:rsidRPr="001C2F11" w:rsidRDefault="00257D23" w:rsidP="00257D23">
            <w:pPr>
              <w:widowControl/>
              <w:ind w:left="-1239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pPr>
            <w:r w:rsidRPr="001C2F11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t>Организация</w:t>
            </w:r>
          </w:p>
          <w:p w14:paraId="308C27F7" w14:textId="77777777" w:rsidR="00257D23" w:rsidRPr="001C2F11" w:rsidRDefault="00257D23" w:rsidP="00257D23">
            <w:pPr>
              <w:widowControl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pPr>
          </w:p>
          <w:p w14:paraId="0BE5F8FD" w14:textId="5E23FE80" w:rsidR="00257D23" w:rsidRPr="001C2F11" w:rsidRDefault="00257D23" w:rsidP="00257D23">
            <w:pPr>
              <w:widowControl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1C2F11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Наименование</w:t>
            </w:r>
            <w:r w:rsidR="00927A2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</w:t>
            </w:r>
            <w:r w:rsidRPr="001C2F11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организации</w:t>
            </w:r>
          </w:p>
        </w:tc>
      </w:tr>
      <w:tr w:rsidR="00257D23" w:rsidRPr="001C2F11" w14:paraId="61C2BFA1" w14:textId="77777777" w:rsidTr="00E013EB">
        <w:tc>
          <w:tcPr>
            <w:tcW w:w="4928" w:type="dxa"/>
            <w:shd w:val="clear" w:color="auto" w:fill="auto"/>
          </w:tcPr>
          <w:p w14:paraId="277D0840" w14:textId="77777777" w:rsidR="00257D23" w:rsidRPr="001C2F11" w:rsidRDefault="00257D23" w:rsidP="00257D23">
            <w:pPr>
              <w:widowControl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pPr>
          </w:p>
        </w:tc>
        <w:tc>
          <w:tcPr>
            <w:tcW w:w="742" w:type="dxa"/>
            <w:shd w:val="clear" w:color="auto" w:fill="auto"/>
          </w:tcPr>
          <w:p w14:paraId="02B24C48" w14:textId="77777777" w:rsidR="00257D23" w:rsidRPr="001C2F11" w:rsidRDefault="00257D23" w:rsidP="00257D23">
            <w:pPr>
              <w:widowControl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</w:tc>
        <w:tc>
          <w:tcPr>
            <w:tcW w:w="4926" w:type="dxa"/>
            <w:shd w:val="clear" w:color="auto" w:fill="auto"/>
          </w:tcPr>
          <w:p w14:paraId="0D250F25" w14:textId="77777777" w:rsidR="00257D23" w:rsidRPr="001C2F11" w:rsidRDefault="00257D23" w:rsidP="00257D23">
            <w:pPr>
              <w:widowControl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pPr>
          </w:p>
        </w:tc>
      </w:tr>
      <w:tr w:rsidR="00257D23" w:rsidRPr="001C2F11" w14:paraId="38774D99" w14:textId="77777777" w:rsidTr="00E013EB">
        <w:tc>
          <w:tcPr>
            <w:tcW w:w="4928" w:type="dxa"/>
            <w:shd w:val="clear" w:color="auto" w:fill="auto"/>
          </w:tcPr>
          <w:p w14:paraId="073E7560" w14:textId="45F531B5" w:rsidR="00257D23" w:rsidRPr="001C2F11" w:rsidRDefault="00257D23" w:rsidP="00257D23">
            <w:pPr>
              <w:widowControl/>
              <w:jc w:val="both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1C2F11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Ленинградский</w:t>
            </w:r>
            <w:r w:rsidR="00927A2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</w:t>
            </w:r>
            <w:r w:rsidRPr="001C2F11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проспект,</w:t>
            </w:r>
            <w:r w:rsidR="00927A2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</w:t>
            </w:r>
            <w:r w:rsidRPr="001C2F11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д.</w:t>
            </w:r>
            <w:r w:rsidR="00927A2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</w:t>
            </w:r>
            <w:r w:rsidRPr="001C2F11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49,</w:t>
            </w:r>
            <w:r w:rsidR="00927A2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</w:t>
            </w:r>
          </w:p>
        </w:tc>
        <w:tc>
          <w:tcPr>
            <w:tcW w:w="742" w:type="dxa"/>
            <w:shd w:val="clear" w:color="auto" w:fill="auto"/>
          </w:tcPr>
          <w:p w14:paraId="02298BAB" w14:textId="77777777" w:rsidR="00257D23" w:rsidRPr="001C2F11" w:rsidRDefault="00257D23" w:rsidP="00257D23">
            <w:pPr>
              <w:widowControl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</w:tc>
        <w:tc>
          <w:tcPr>
            <w:tcW w:w="4926" w:type="dxa"/>
            <w:shd w:val="clear" w:color="auto" w:fill="auto"/>
          </w:tcPr>
          <w:p w14:paraId="0EDFBD8C" w14:textId="77777777" w:rsidR="00257D23" w:rsidRPr="001C2F11" w:rsidRDefault="00257D23" w:rsidP="00257D23">
            <w:pPr>
              <w:widowControl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1C2F11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Адрес</w:t>
            </w:r>
          </w:p>
        </w:tc>
      </w:tr>
      <w:tr w:rsidR="00257D23" w:rsidRPr="001C2F11" w14:paraId="25B1064F" w14:textId="77777777" w:rsidTr="00E013EB">
        <w:trPr>
          <w:trHeight w:val="1976"/>
        </w:trPr>
        <w:tc>
          <w:tcPr>
            <w:tcW w:w="4928" w:type="dxa"/>
            <w:shd w:val="clear" w:color="auto" w:fill="auto"/>
          </w:tcPr>
          <w:p w14:paraId="53E8B7BA" w14:textId="39089038" w:rsidR="00257D23" w:rsidRPr="001C2F11" w:rsidRDefault="00257D23" w:rsidP="00257D23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1C2F11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г.</w:t>
            </w:r>
            <w:r w:rsidR="00927A2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</w:t>
            </w:r>
            <w:r w:rsidRPr="001C2F11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Москва,</w:t>
            </w:r>
            <w:r w:rsidR="00927A2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</w:t>
            </w:r>
            <w:r w:rsidRPr="001C2F11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ГСП-3,</w:t>
            </w:r>
            <w:r w:rsidR="00927A2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</w:t>
            </w:r>
            <w:r w:rsidRPr="001C2F11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125993</w:t>
            </w:r>
          </w:p>
          <w:p w14:paraId="21DD4FE9" w14:textId="77777777" w:rsidR="00257D23" w:rsidRPr="001C2F11" w:rsidRDefault="00257D23" w:rsidP="00257D23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6"/>
                <w:lang w:val="ru-RU" w:eastAsia="ru-RU"/>
              </w:rPr>
            </w:pPr>
          </w:p>
          <w:p w14:paraId="424F625B" w14:textId="1CF84230" w:rsidR="00257D23" w:rsidRPr="001C2F11" w:rsidRDefault="00257D23" w:rsidP="00257D23">
            <w:pPr>
              <w:widowControl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val="ru-RU" w:eastAsia="ru-RU"/>
              </w:rPr>
            </w:pPr>
            <w:r w:rsidRPr="001C2F11">
              <w:rPr>
                <w:rFonts w:ascii="Times New Roman" w:eastAsia="Times New Roman" w:hAnsi="Times New Roman"/>
                <w:bCs/>
                <w:sz w:val="26"/>
                <w:szCs w:val="26"/>
                <w:lang w:val="ru-RU" w:eastAsia="ru-RU"/>
              </w:rPr>
              <w:t>Контактное</w:t>
            </w:r>
            <w:r w:rsidR="00927A2D">
              <w:rPr>
                <w:rFonts w:ascii="Times New Roman" w:eastAsia="Times New Roman" w:hAnsi="Times New Roman"/>
                <w:bCs/>
                <w:sz w:val="26"/>
                <w:szCs w:val="26"/>
                <w:lang w:val="ru-RU" w:eastAsia="ru-RU"/>
              </w:rPr>
              <w:t xml:space="preserve"> </w:t>
            </w:r>
            <w:r w:rsidRPr="001C2F11">
              <w:rPr>
                <w:rFonts w:ascii="Times New Roman" w:eastAsia="Times New Roman" w:hAnsi="Times New Roman"/>
                <w:bCs/>
                <w:sz w:val="26"/>
                <w:szCs w:val="26"/>
                <w:lang w:val="ru-RU" w:eastAsia="ru-RU"/>
              </w:rPr>
              <w:t>лицо</w:t>
            </w:r>
            <w:r w:rsidR="00927A2D">
              <w:rPr>
                <w:rFonts w:ascii="Times New Roman" w:eastAsia="Times New Roman" w:hAnsi="Times New Roman"/>
                <w:bCs/>
                <w:sz w:val="26"/>
                <w:szCs w:val="26"/>
                <w:lang w:val="ru-RU" w:eastAsia="ru-RU"/>
              </w:rPr>
              <w:t xml:space="preserve"> </w:t>
            </w:r>
            <w:r w:rsidRPr="001C2F11">
              <w:rPr>
                <w:rFonts w:ascii="Times New Roman" w:eastAsia="Times New Roman" w:hAnsi="Times New Roman"/>
                <w:bCs/>
                <w:sz w:val="26"/>
                <w:szCs w:val="26"/>
                <w:lang w:val="ru-RU" w:eastAsia="ru-RU"/>
              </w:rPr>
              <w:t>от</w:t>
            </w:r>
            <w:r w:rsidR="00927A2D">
              <w:rPr>
                <w:rFonts w:ascii="Times New Roman" w:eastAsia="Times New Roman" w:hAnsi="Times New Roman"/>
                <w:bCs/>
                <w:sz w:val="26"/>
                <w:szCs w:val="26"/>
                <w:lang w:val="ru-RU" w:eastAsia="ru-RU"/>
              </w:rPr>
              <w:t xml:space="preserve"> </w:t>
            </w:r>
            <w:r w:rsidRPr="001C2F11">
              <w:rPr>
                <w:rFonts w:ascii="Times New Roman" w:eastAsia="Times New Roman" w:hAnsi="Times New Roman"/>
                <w:bCs/>
                <w:sz w:val="26"/>
                <w:szCs w:val="26"/>
                <w:lang w:val="ru-RU" w:eastAsia="ru-RU"/>
              </w:rPr>
              <w:t>Университета:</w:t>
            </w:r>
            <w:r w:rsidR="00927A2D">
              <w:rPr>
                <w:rFonts w:ascii="Times New Roman" w:eastAsia="Times New Roman" w:hAnsi="Times New Roman"/>
                <w:bCs/>
                <w:sz w:val="26"/>
                <w:szCs w:val="26"/>
                <w:lang w:val="ru-RU" w:eastAsia="ru-RU"/>
              </w:rPr>
              <w:t xml:space="preserve"> </w:t>
            </w:r>
          </w:p>
          <w:p w14:paraId="7A7D062F" w14:textId="77777777" w:rsidR="00257D23" w:rsidRPr="001C2F11" w:rsidRDefault="00257D23" w:rsidP="00257D23">
            <w:pPr>
              <w:widowControl/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ru-RU" w:eastAsia="ru-RU"/>
              </w:rPr>
            </w:pPr>
            <w:r w:rsidRPr="001C2F11"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ru-RU" w:eastAsia="ru-RU"/>
              </w:rPr>
              <w:t>Должность</w:t>
            </w:r>
          </w:p>
          <w:p w14:paraId="29634411" w14:textId="77777777" w:rsidR="00257D23" w:rsidRPr="001C2F11" w:rsidRDefault="00257D23" w:rsidP="00257D23">
            <w:pPr>
              <w:widowControl/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ru-RU" w:eastAsia="ru-RU"/>
              </w:rPr>
            </w:pPr>
            <w:r w:rsidRPr="001C2F11"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ru-RU" w:eastAsia="ru-RU"/>
              </w:rPr>
              <w:t>ФИО</w:t>
            </w:r>
          </w:p>
          <w:p w14:paraId="603717EA" w14:textId="2A3270D4" w:rsidR="00257D23" w:rsidRPr="001C2F11" w:rsidRDefault="00257D23" w:rsidP="00257D23">
            <w:pPr>
              <w:widowControl/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ru-RU" w:eastAsia="ru-RU"/>
              </w:rPr>
            </w:pPr>
            <w:r w:rsidRPr="001C2F11"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ru-RU" w:eastAsia="ru-RU"/>
              </w:rPr>
              <w:t>Телефон:</w:t>
            </w:r>
            <w:r w:rsidR="00927A2D"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ru-RU" w:eastAsia="ru-RU"/>
              </w:rPr>
              <w:t xml:space="preserve"> </w:t>
            </w:r>
          </w:p>
          <w:p w14:paraId="3C9D60BF" w14:textId="11F4C47B" w:rsidR="00257D23" w:rsidRPr="001C2F11" w:rsidRDefault="00257D23" w:rsidP="00257D23">
            <w:pPr>
              <w:widowControl/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ru-RU" w:eastAsia="ru-RU"/>
              </w:rPr>
            </w:pPr>
            <w:r w:rsidRPr="001C2F11"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ru-RU" w:eastAsia="ru-RU"/>
              </w:rPr>
              <w:t>Электронная</w:t>
            </w:r>
            <w:r w:rsidR="00927A2D"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ru-RU" w:eastAsia="ru-RU"/>
              </w:rPr>
              <w:t xml:space="preserve"> </w:t>
            </w:r>
            <w:r w:rsidRPr="001C2F11"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ru-RU" w:eastAsia="ru-RU"/>
              </w:rPr>
              <w:t>почта:</w:t>
            </w:r>
            <w:r w:rsidR="00927A2D"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ru-RU" w:eastAsia="ru-RU"/>
              </w:rPr>
              <w:t xml:space="preserve"> </w:t>
            </w:r>
          </w:p>
        </w:tc>
        <w:tc>
          <w:tcPr>
            <w:tcW w:w="742" w:type="dxa"/>
            <w:shd w:val="clear" w:color="auto" w:fill="auto"/>
          </w:tcPr>
          <w:p w14:paraId="7C955913" w14:textId="77777777" w:rsidR="00257D23" w:rsidRPr="001C2F11" w:rsidRDefault="00257D23" w:rsidP="00257D23">
            <w:pPr>
              <w:widowControl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</w:tc>
        <w:tc>
          <w:tcPr>
            <w:tcW w:w="4926" w:type="dxa"/>
            <w:shd w:val="clear" w:color="auto" w:fill="auto"/>
          </w:tcPr>
          <w:p w14:paraId="08871801" w14:textId="77777777" w:rsidR="00257D23" w:rsidRPr="001C2F11" w:rsidRDefault="00257D23" w:rsidP="00257D23">
            <w:pPr>
              <w:widowControl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  <w:p w14:paraId="41B099A2" w14:textId="77777777" w:rsidR="00257D23" w:rsidRPr="001C2F11" w:rsidRDefault="00257D23" w:rsidP="00257D23">
            <w:pPr>
              <w:widowControl/>
              <w:rPr>
                <w:rFonts w:ascii="Times New Roman" w:eastAsia="Times New Roman" w:hAnsi="Times New Roman"/>
                <w:sz w:val="20"/>
                <w:szCs w:val="26"/>
                <w:lang w:val="ru-RU" w:eastAsia="ru-RU"/>
              </w:rPr>
            </w:pPr>
          </w:p>
          <w:p w14:paraId="2F02A954" w14:textId="128B2C82" w:rsidR="00257D23" w:rsidRPr="001C2F11" w:rsidRDefault="00257D23" w:rsidP="00257D23">
            <w:pPr>
              <w:widowControl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val="ru-RU" w:eastAsia="ru-RU"/>
              </w:rPr>
            </w:pPr>
            <w:r w:rsidRPr="001C2F11">
              <w:rPr>
                <w:rFonts w:ascii="Times New Roman" w:eastAsia="Times New Roman" w:hAnsi="Times New Roman"/>
                <w:bCs/>
                <w:sz w:val="26"/>
                <w:szCs w:val="26"/>
                <w:lang w:val="ru-RU" w:eastAsia="ru-RU"/>
              </w:rPr>
              <w:t>Контактное</w:t>
            </w:r>
            <w:r w:rsidR="00927A2D">
              <w:rPr>
                <w:rFonts w:ascii="Times New Roman" w:eastAsia="Times New Roman" w:hAnsi="Times New Roman"/>
                <w:bCs/>
                <w:sz w:val="26"/>
                <w:szCs w:val="26"/>
                <w:lang w:val="ru-RU" w:eastAsia="ru-RU"/>
              </w:rPr>
              <w:t xml:space="preserve"> </w:t>
            </w:r>
            <w:r w:rsidRPr="001C2F11">
              <w:rPr>
                <w:rFonts w:ascii="Times New Roman" w:eastAsia="Times New Roman" w:hAnsi="Times New Roman"/>
                <w:bCs/>
                <w:sz w:val="26"/>
                <w:szCs w:val="26"/>
                <w:lang w:val="ru-RU" w:eastAsia="ru-RU"/>
              </w:rPr>
              <w:t>лицо</w:t>
            </w:r>
            <w:r w:rsidR="00927A2D">
              <w:rPr>
                <w:rFonts w:ascii="Times New Roman" w:eastAsia="Times New Roman" w:hAnsi="Times New Roman"/>
                <w:bCs/>
                <w:sz w:val="26"/>
                <w:szCs w:val="26"/>
                <w:lang w:val="ru-RU" w:eastAsia="ru-RU"/>
              </w:rPr>
              <w:t xml:space="preserve"> </w:t>
            </w:r>
            <w:r w:rsidRPr="001C2F11">
              <w:rPr>
                <w:rFonts w:ascii="Times New Roman" w:eastAsia="Times New Roman" w:hAnsi="Times New Roman"/>
                <w:bCs/>
                <w:sz w:val="26"/>
                <w:szCs w:val="26"/>
                <w:lang w:val="ru-RU" w:eastAsia="ru-RU"/>
              </w:rPr>
              <w:t>от</w:t>
            </w:r>
            <w:r w:rsidR="00927A2D">
              <w:rPr>
                <w:rFonts w:ascii="Times New Roman" w:eastAsia="Times New Roman" w:hAnsi="Times New Roman"/>
                <w:bCs/>
                <w:sz w:val="26"/>
                <w:szCs w:val="26"/>
                <w:lang w:val="ru-RU" w:eastAsia="ru-RU"/>
              </w:rPr>
              <w:t xml:space="preserve"> </w:t>
            </w:r>
            <w:r w:rsidRPr="001C2F11">
              <w:rPr>
                <w:rFonts w:ascii="Times New Roman" w:eastAsia="Times New Roman" w:hAnsi="Times New Roman"/>
                <w:bCs/>
                <w:sz w:val="26"/>
                <w:szCs w:val="26"/>
                <w:lang w:val="ru-RU" w:eastAsia="ru-RU"/>
              </w:rPr>
              <w:t>Организации:</w:t>
            </w:r>
          </w:p>
          <w:p w14:paraId="1426CE50" w14:textId="6098FF9C" w:rsidR="00257D23" w:rsidRPr="001C2F11" w:rsidRDefault="00257D23" w:rsidP="00257D23">
            <w:pPr>
              <w:widowControl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val="ru-RU" w:eastAsia="ru-RU"/>
              </w:rPr>
            </w:pPr>
            <w:r w:rsidRPr="001C2F11">
              <w:rPr>
                <w:rFonts w:ascii="Times New Roman" w:eastAsia="Times New Roman" w:hAnsi="Times New Roman"/>
                <w:bCs/>
                <w:sz w:val="26"/>
                <w:szCs w:val="26"/>
                <w:lang w:val="ru-RU" w:eastAsia="ru-RU"/>
              </w:rPr>
              <w:t>Должность</w:t>
            </w:r>
            <w:r w:rsidR="00927A2D">
              <w:rPr>
                <w:rFonts w:ascii="Times New Roman" w:eastAsia="Times New Roman" w:hAnsi="Times New Roman"/>
                <w:bCs/>
                <w:sz w:val="26"/>
                <w:szCs w:val="26"/>
                <w:lang w:val="ru-RU" w:eastAsia="ru-RU"/>
              </w:rPr>
              <w:t xml:space="preserve"> </w:t>
            </w:r>
          </w:p>
          <w:p w14:paraId="2FC5A1E3" w14:textId="77777777" w:rsidR="00257D23" w:rsidRPr="001C2F11" w:rsidRDefault="00257D23" w:rsidP="00257D23">
            <w:pPr>
              <w:widowControl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val="ru-RU" w:eastAsia="ru-RU"/>
              </w:rPr>
            </w:pPr>
            <w:r w:rsidRPr="001C2F11">
              <w:rPr>
                <w:rFonts w:ascii="Times New Roman" w:eastAsia="Times New Roman" w:hAnsi="Times New Roman"/>
                <w:bCs/>
                <w:sz w:val="26"/>
                <w:szCs w:val="26"/>
                <w:lang w:val="ru-RU" w:eastAsia="ru-RU"/>
              </w:rPr>
              <w:t>ФИО</w:t>
            </w:r>
          </w:p>
          <w:p w14:paraId="4BE05E9A" w14:textId="69FA5496" w:rsidR="00257D23" w:rsidRPr="001C2F11" w:rsidRDefault="00257D23" w:rsidP="00257D23">
            <w:pPr>
              <w:widowControl/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ru-RU" w:eastAsia="ru-RU"/>
              </w:rPr>
            </w:pPr>
            <w:r w:rsidRPr="001C2F11"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ru-RU" w:eastAsia="ru-RU"/>
              </w:rPr>
              <w:t>Телефон:</w:t>
            </w:r>
            <w:r w:rsidR="00927A2D"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ru-RU" w:eastAsia="ru-RU"/>
              </w:rPr>
              <w:t xml:space="preserve"> </w:t>
            </w:r>
          </w:p>
          <w:p w14:paraId="799A0B50" w14:textId="6C7D46EC" w:rsidR="00257D23" w:rsidRPr="001C2F11" w:rsidRDefault="00257D23" w:rsidP="00257D23">
            <w:pPr>
              <w:widowControl/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ru-RU" w:eastAsia="ru-RU"/>
              </w:rPr>
            </w:pPr>
            <w:r w:rsidRPr="001C2F11"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ru-RU" w:eastAsia="ru-RU"/>
              </w:rPr>
              <w:t>Электронная</w:t>
            </w:r>
            <w:r w:rsidR="00927A2D"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ru-RU" w:eastAsia="ru-RU"/>
              </w:rPr>
              <w:t xml:space="preserve"> </w:t>
            </w:r>
            <w:r w:rsidRPr="001C2F11"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  <w:lang w:val="ru-RU" w:eastAsia="ru-RU"/>
              </w:rPr>
              <w:t>почта:</w:t>
            </w:r>
          </w:p>
        </w:tc>
      </w:tr>
      <w:tr w:rsidR="00257D23" w:rsidRPr="001C2F11" w14:paraId="214EA9DD" w14:textId="77777777" w:rsidTr="00E013EB">
        <w:trPr>
          <w:trHeight w:val="533"/>
        </w:trPr>
        <w:tc>
          <w:tcPr>
            <w:tcW w:w="4928" w:type="dxa"/>
            <w:shd w:val="clear" w:color="auto" w:fill="auto"/>
          </w:tcPr>
          <w:p w14:paraId="134BBD20" w14:textId="77777777" w:rsidR="00257D23" w:rsidRPr="001C2F11" w:rsidRDefault="00257D23" w:rsidP="00257D23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Cs w:val="26"/>
                <w:lang w:val="ru-RU" w:eastAsia="ru-RU"/>
              </w:rPr>
            </w:pPr>
          </w:p>
        </w:tc>
        <w:tc>
          <w:tcPr>
            <w:tcW w:w="742" w:type="dxa"/>
            <w:shd w:val="clear" w:color="auto" w:fill="auto"/>
          </w:tcPr>
          <w:p w14:paraId="5BA31F7C" w14:textId="77777777" w:rsidR="00257D23" w:rsidRPr="001C2F11" w:rsidRDefault="00257D23" w:rsidP="00257D23">
            <w:pPr>
              <w:widowControl/>
              <w:rPr>
                <w:rFonts w:ascii="Times New Roman" w:eastAsia="Times New Roman" w:hAnsi="Times New Roman"/>
                <w:szCs w:val="26"/>
                <w:lang w:val="ru-RU" w:eastAsia="ru-RU"/>
              </w:rPr>
            </w:pPr>
          </w:p>
        </w:tc>
        <w:tc>
          <w:tcPr>
            <w:tcW w:w="4926" w:type="dxa"/>
            <w:shd w:val="clear" w:color="auto" w:fill="auto"/>
          </w:tcPr>
          <w:p w14:paraId="1BFBADFE" w14:textId="77777777" w:rsidR="00257D23" w:rsidRPr="001C2F11" w:rsidRDefault="00257D23" w:rsidP="00257D23">
            <w:pPr>
              <w:widowControl/>
              <w:rPr>
                <w:rFonts w:ascii="Times New Roman" w:eastAsia="Times New Roman" w:hAnsi="Times New Roman"/>
                <w:szCs w:val="26"/>
                <w:lang w:val="ru-RU" w:eastAsia="ru-RU"/>
              </w:rPr>
            </w:pPr>
          </w:p>
        </w:tc>
      </w:tr>
      <w:tr w:rsidR="00257D23" w:rsidRPr="00856C45" w14:paraId="49668508" w14:textId="77777777" w:rsidTr="00E013EB">
        <w:tc>
          <w:tcPr>
            <w:tcW w:w="4928" w:type="dxa"/>
            <w:shd w:val="clear" w:color="auto" w:fill="auto"/>
          </w:tcPr>
          <w:p w14:paraId="61D74CCA" w14:textId="77777777" w:rsidR="00257D23" w:rsidRPr="001C2F11" w:rsidRDefault="00257D23" w:rsidP="00257D23">
            <w:pPr>
              <w:widowControl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1C2F11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Должность</w:t>
            </w:r>
          </w:p>
          <w:p w14:paraId="1BA9C27E" w14:textId="77777777" w:rsidR="00257D23" w:rsidRPr="001C2F11" w:rsidRDefault="00257D23" w:rsidP="00257D23">
            <w:pPr>
              <w:widowControl/>
              <w:rPr>
                <w:rFonts w:ascii="Times New Roman" w:eastAsia="Times New Roman" w:hAnsi="Times New Roman"/>
                <w:sz w:val="20"/>
                <w:szCs w:val="26"/>
                <w:lang w:val="ru-RU" w:eastAsia="ru-RU"/>
              </w:rPr>
            </w:pPr>
          </w:p>
          <w:p w14:paraId="5A971ED5" w14:textId="4A46A78E" w:rsidR="00257D23" w:rsidRPr="001C2F11" w:rsidRDefault="00257D23" w:rsidP="00257D23">
            <w:pPr>
              <w:widowControl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1C2F11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_____________________</w:t>
            </w:r>
            <w:r w:rsidR="00927A2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</w:t>
            </w:r>
            <w:r w:rsidRPr="001C2F11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И.О.</w:t>
            </w:r>
            <w:r w:rsidR="00927A2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</w:t>
            </w:r>
            <w:r w:rsidRPr="001C2F11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Фамилия</w:t>
            </w:r>
          </w:p>
          <w:p w14:paraId="7286C105" w14:textId="57B95325" w:rsidR="00257D23" w:rsidRPr="001C2F11" w:rsidRDefault="00927A2D" w:rsidP="00257D23">
            <w:pPr>
              <w:widowControl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    </w:t>
            </w:r>
            <w:r w:rsidR="00257D23" w:rsidRPr="001C2F11">
              <w:rPr>
                <w:rFonts w:ascii="Times New Roman" w:eastAsia="Times New Roman" w:hAnsi="Times New Roman"/>
                <w:sz w:val="20"/>
                <w:szCs w:val="26"/>
                <w:lang w:val="ru-RU" w:eastAsia="ru-RU"/>
              </w:rPr>
              <w:t>М.П.</w:t>
            </w:r>
          </w:p>
        </w:tc>
        <w:tc>
          <w:tcPr>
            <w:tcW w:w="742" w:type="dxa"/>
            <w:shd w:val="clear" w:color="auto" w:fill="auto"/>
          </w:tcPr>
          <w:p w14:paraId="36A7CF62" w14:textId="77777777" w:rsidR="00257D23" w:rsidRPr="001C2F11" w:rsidRDefault="00257D23" w:rsidP="00257D23">
            <w:pPr>
              <w:widowControl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</w:tc>
        <w:tc>
          <w:tcPr>
            <w:tcW w:w="4926" w:type="dxa"/>
            <w:shd w:val="clear" w:color="auto" w:fill="auto"/>
          </w:tcPr>
          <w:p w14:paraId="5ECBB219" w14:textId="77777777" w:rsidR="00257D23" w:rsidRPr="001C2F11" w:rsidRDefault="00257D23" w:rsidP="00257D23">
            <w:pPr>
              <w:widowControl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1C2F11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Должность</w:t>
            </w:r>
          </w:p>
          <w:p w14:paraId="477C5E92" w14:textId="77777777" w:rsidR="00257D23" w:rsidRPr="001C2F11" w:rsidRDefault="00257D23" w:rsidP="00257D23">
            <w:pPr>
              <w:widowControl/>
              <w:rPr>
                <w:rFonts w:ascii="Times New Roman" w:eastAsia="Times New Roman" w:hAnsi="Times New Roman"/>
                <w:sz w:val="18"/>
                <w:szCs w:val="26"/>
                <w:lang w:val="ru-RU" w:eastAsia="ru-RU"/>
              </w:rPr>
            </w:pPr>
          </w:p>
          <w:p w14:paraId="0944D9B0" w14:textId="7025A50F" w:rsidR="00257D23" w:rsidRPr="001C2F11" w:rsidRDefault="00257D23" w:rsidP="00257D23">
            <w:pPr>
              <w:widowControl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1C2F11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__________________</w:t>
            </w:r>
            <w:r w:rsidR="00927A2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</w:t>
            </w:r>
            <w:r w:rsidRPr="001C2F11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И.О.</w:t>
            </w:r>
            <w:r w:rsidR="00927A2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</w:t>
            </w:r>
            <w:r w:rsidRPr="001C2F11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Фамилия</w:t>
            </w:r>
          </w:p>
          <w:p w14:paraId="315FF5D4" w14:textId="78E631D1" w:rsidR="00257D23" w:rsidRPr="001C2F11" w:rsidRDefault="00927A2D" w:rsidP="00257D23">
            <w:pPr>
              <w:widowControl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6"/>
                <w:lang w:val="ru-RU" w:eastAsia="ru-RU"/>
              </w:rPr>
              <w:t xml:space="preserve">      </w:t>
            </w:r>
            <w:r w:rsidR="00257D23" w:rsidRPr="001C2F11">
              <w:rPr>
                <w:rFonts w:ascii="Times New Roman" w:eastAsia="Times New Roman" w:hAnsi="Times New Roman"/>
                <w:sz w:val="20"/>
                <w:szCs w:val="26"/>
                <w:lang w:val="ru-RU" w:eastAsia="ru-RU"/>
              </w:rPr>
              <w:t>М.П.</w:t>
            </w:r>
          </w:p>
        </w:tc>
      </w:tr>
    </w:tbl>
    <w:p w14:paraId="7D0A5487" w14:textId="77777777" w:rsidR="00257D23" w:rsidRPr="001C2F11" w:rsidRDefault="00257D23" w:rsidP="00257D23">
      <w:pPr>
        <w:widowControl/>
        <w:ind w:firstLine="708"/>
        <w:jc w:val="right"/>
        <w:rPr>
          <w:rFonts w:ascii="Times New Roman" w:eastAsia="Times New Roman" w:hAnsi="Times New Roman"/>
          <w:sz w:val="28"/>
          <w:szCs w:val="28"/>
          <w:lang w:val="ru-RU" w:eastAsia="ru-RU"/>
        </w:rPr>
        <w:sectPr w:rsidR="00257D23" w:rsidRPr="001C2F11" w:rsidSect="00C9119A">
          <w:headerReference w:type="even" r:id="rId23"/>
          <w:headerReference w:type="first" r:id="rId24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1059A9F8" w14:textId="78AC0FE9" w:rsidR="00257D23" w:rsidRPr="00EE00F5" w:rsidRDefault="00257D23" w:rsidP="00EE00F5">
      <w:pPr>
        <w:widowControl/>
        <w:jc w:val="right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EE00F5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lastRenderedPageBreak/>
        <w:t>Приложение</w:t>
      </w:r>
      <w:r w:rsidR="00927A2D" w:rsidRPr="00EE00F5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r w:rsidRPr="00EE00F5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3</w:t>
      </w:r>
    </w:p>
    <w:p w14:paraId="5ADA4A5C" w14:textId="6E8D6E95" w:rsidR="00257D23" w:rsidRPr="001C2F11" w:rsidRDefault="00257D23" w:rsidP="00257D23">
      <w:pPr>
        <w:widowControl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1C2F1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Форма</w:t>
      </w:r>
      <w:r w:rsidR="00927A2D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рабочего</w:t>
      </w:r>
      <w:r w:rsidR="00927A2D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графика</w:t>
      </w:r>
      <w:r w:rsidR="00927A2D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(плана)</w:t>
      </w:r>
    </w:p>
    <w:p w14:paraId="03639F44" w14:textId="77777777" w:rsidR="00257D23" w:rsidRPr="001C2F11" w:rsidRDefault="00257D23" w:rsidP="00257D23">
      <w:pPr>
        <w:widowControl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14:paraId="1AB3449A" w14:textId="77777777" w:rsidR="003B3F0C" w:rsidRPr="003B3F0C" w:rsidRDefault="003B3F0C" w:rsidP="003B3F0C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3B3F0C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Федеральное государственное образовательное бюджетное</w:t>
      </w:r>
    </w:p>
    <w:p w14:paraId="6A5B95DE" w14:textId="77777777" w:rsidR="003B3F0C" w:rsidRPr="003B3F0C" w:rsidRDefault="003B3F0C" w:rsidP="003B3F0C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3B3F0C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 учреждение высшего образования</w:t>
      </w:r>
    </w:p>
    <w:p w14:paraId="56916241" w14:textId="77777777" w:rsidR="003B3F0C" w:rsidRPr="003B3F0C" w:rsidRDefault="003B3F0C" w:rsidP="003B3F0C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3B3F0C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 «Финансовый университет при Правительстве Российской Федерации»</w:t>
      </w:r>
    </w:p>
    <w:p w14:paraId="22733414" w14:textId="77777777" w:rsidR="003B3F0C" w:rsidRPr="003B3F0C" w:rsidRDefault="003B3F0C" w:rsidP="003B3F0C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3B3F0C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(Финансовый университет)</w:t>
      </w:r>
    </w:p>
    <w:p w14:paraId="38A19C49" w14:textId="77777777" w:rsidR="003B3F0C" w:rsidRPr="003B3F0C" w:rsidRDefault="003B3F0C" w:rsidP="003B3F0C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2AF57F20" w14:textId="77777777" w:rsidR="003B3F0C" w:rsidRPr="003B3F0C" w:rsidRDefault="003B3F0C" w:rsidP="003B3F0C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3B3F0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Факультет </w:t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>Факультет налогов, аудита и бизнес-анализа</w:t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271AC9F7" w14:textId="77777777" w:rsidR="003B3F0C" w:rsidRPr="003B3F0C" w:rsidRDefault="003B3F0C" w:rsidP="003B3F0C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49C2CC51" w14:textId="77777777" w:rsidR="003B3F0C" w:rsidRPr="003B3F0C" w:rsidRDefault="003B3F0C" w:rsidP="003B3F0C">
      <w:pPr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3B3F0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Кафедра </w:t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>бизнес-аналитики Факультета налогов, аудита и бизнес-анализа</w:t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5125131F" w14:textId="77777777" w:rsidR="003B3F0C" w:rsidRPr="003B3F0C" w:rsidRDefault="003B3F0C" w:rsidP="003B3F0C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165B61FC" w14:textId="77777777" w:rsidR="003B3F0C" w:rsidRPr="003B3F0C" w:rsidRDefault="003B3F0C" w:rsidP="003B3F0C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3B3F0C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РАБОЧИЙ ГРАФИК (ПЛАН)</w:t>
      </w:r>
    </w:p>
    <w:p w14:paraId="5C3E294D" w14:textId="77777777" w:rsidR="003B3F0C" w:rsidRPr="003B3F0C" w:rsidRDefault="003B3F0C" w:rsidP="003B3F0C">
      <w:pPr>
        <w:ind w:right="45"/>
        <w:jc w:val="center"/>
        <w:rPr>
          <w:rFonts w:ascii="Times New Roman" w:eastAsia="Times New Roman" w:hAnsi="Times New Roman"/>
          <w:sz w:val="28"/>
          <w:szCs w:val="28"/>
          <w:u w:val="single"/>
          <w:lang w:val="ru-RU"/>
        </w:rPr>
      </w:pP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>проведения производственной практики: практики по получению профессиональных умений и опыта профессиональной деятельности; преддипломной практики</w:t>
      </w:r>
    </w:p>
    <w:p w14:paraId="57C34EF4" w14:textId="77777777" w:rsidR="003B3F0C" w:rsidRPr="003B3F0C" w:rsidRDefault="003B3F0C" w:rsidP="003B3F0C">
      <w:pPr>
        <w:ind w:right="45"/>
        <w:jc w:val="center"/>
        <w:rPr>
          <w:rFonts w:ascii="Times New Roman" w:eastAsia="Times New Roman" w:hAnsi="Times New Roman"/>
          <w:sz w:val="28"/>
          <w:szCs w:val="28"/>
          <w:u w:val="single"/>
          <w:lang w:val="ru-RU"/>
        </w:rPr>
      </w:pPr>
      <w:r w:rsidRPr="003B3F0C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/>
        </w:rPr>
        <w:t>(указать вид (тип/типы) практики)</w:t>
      </w:r>
    </w:p>
    <w:p w14:paraId="7AB8DAA0" w14:textId="77777777" w:rsidR="003B3F0C" w:rsidRPr="003B3F0C" w:rsidRDefault="003B3F0C" w:rsidP="003B3F0C">
      <w:pPr>
        <w:ind w:right="45"/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</w:p>
    <w:p w14:paraId="20A83339" w14:textId="77777777" w:rsidR="003B3F0C" w:rsidRPr="003B3F0C" w:rsidRDefault="003B3F0C" w:rsidP="003B3F0C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3B3F0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студента </w:t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>4</w:t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курса </w:t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__________ учебной группы </w:t>
      </w:r>
    </w:p>
    <w:p w14:paraId="6FC1D85D" w14:textId="77777777" w:rsidR="003B3F0C" w:rsidRPr="003B3F0C" w:rsidRDefault="003B3F0C" w:rsidP="003B3F0C">
      <w:pPr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</w:p>
    <w:p w14:paraId="7A964CA3" w14:textId="77777777" w:rsidR="003B3F0C" w:rsidRPr="003B3F0C" w:rsidRDefault="003B3F0C" w:rsidP="003B3F0C">
      <w:pPr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7306F5EF" w14:textId="77777777" w:rsidR="003B3F0C" w:rsidRPr="003B3F0C" w:rsidRDefault="003B3F0C" w:rsidP="003B3F0C">
      <w:pPr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</w:pPr>
      <w:r w:rsidRPr="003B3F0C"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  <w:t>(фамилия, имя, отчество)</w:t>
      </w:r>
    </w:p>
    <w:p w14:paraId="6D15C13D" w14:textId="53A7E743" w:rsidR="003B3F0C" w:rsidRPr="003B3F0C" w:rsidRDefault="003B3F0C" w:rsidP="003B3F0C">
      <w:pPr>
        <w:jc w:val="both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3B3F0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Направление подготовки </w:t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>38.03.01 «Экономика»</w:t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lang w:val="ru-RU" w:eastAsia="ru-RU"/>
        </w:rPr>
        <w:t>_______</w:t>
      </w:r>
    </w:p>
    <w:p w14:paraId="76A34541" w14:textId="77777777" w:rsidR="003B3F0C" w:rsidRPr="003B3F0C" w:rsidRDefault="003B3F0C" w:rsidP="003B3F0C">
      <w:pPr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</w:pPr>
      <w:r w:rsidRPr="003B3F0C"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70A4D7CE" w14:textId="702BFE74" w:rsidR="003B3F0C" w:rsidRPr="003B3F0C" w:rsidRDefault="003B3F0C" w:rsidP="003B3F0C">
      <w:pPr>
        <w:jc w:val="both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>профиль «Бизнес-архитектура и аналитика»</w:t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lang w:val="ru-RU" w:eastAsia="ru-RU"/>
        </w:rPr>
        <w:t>_</w:t>
      </w:r>
    </w:p>
    <w:p w14:paraId="7EF7EA26" w14:textId="77777777" w:rsidR="003B3F0C" w:rsidRPr="003B3F0C" w:rsidRDefault="003B3F0C" w:rsidP="003B3F0C">
      <w:pPr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</w:pPr>
      <w:r w:rsidRPr="003B3F0C"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  <w:t xml:space="preserve"> (профиль образовательной программы бакалавриата/направленность образовательной программы магистратуры)</w:t>
      </w:r>
    </w:p>
    <w:p w14:paraId="07DEBECD" w14:textId="77777777" w:rsidR="003B3F0C" w:rsidRPr="003B3F0C" w:rsidRDefault="003B3F0C" w:rsidP="003B3F0C">
      <w:pPr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3B3F0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Место прохождения практики </w:t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lang w:val="ru-RU" w:eastAsia="ru-RU"/>
        </w:rPr>
        <w:t>_______</w:t>
      </w:r>
    </w:p>
    <w:p w14:paraId="074A6FDB" w14:textId="77777777" w:rsidR="003B3F0C" w:rsidRPr="003B3F0C" w:rsidRDefault="003B3F0C" w:rsidP="003B3F0C">
      <w:pPr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4DB1CC92" w14:textId="4C398FB4" w:rsidR="003B3F0C" w:rsidRPr="003B3F0C" w:rsidRDefault="003B3F0C" w:rsidP="003B3F0C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3B3F0C">
        <w:rPr>
          <w:rFonts w:ascii="Times New Roman" w:eastAsia="Times New Roman" w:hAnsi="Times New Roman"/>
          <w:sz w:val="24"/>
          <w:szCs w:val="24"/>
          <w:lang w:val="ru-RU" w:eastAsia="ru-RU"/>
        </w:rPr>
        <w:t>Срок практики с «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>__</w:t>
      </w:r>
      <w:r w:rsidRPr="003B3F0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>________</w:t>
      </w:r>
      <w:r w:rsidRPr="003B3F0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20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>__</w:t>
      </w:r>
      <w:r w:rsidRPr="003B3F0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г.  по «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>__</w:t>
      </w:r>
      <w:r w:rsidRPr="003B3F0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>_________</w:t>
      </w:r>
      <w:r w:rsidRPr="003B3F0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20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>__</w:t>
      </w:r>
      <w:r w:rsidRPr="003B3F0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г.</w:t>
      </w:r>
    </w:p>
    <w:p w14:paraId="3901D6BB" w14:textId="77777777" w:rsidR="003B3F0C" w:rsidRPr="003B3F0C" w:rsidRDefault="003B3F0C" w:rsidP="003B3F0C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tbl>
      <w:tblPr>
        <w:tblStyle w:val="13"/>
        <w:tblW w:w="9923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3B3F0C" w:rsidRPr="00856C45" w14:paraId="7BC6E303" w14:textId="77777777" w:rsidTr="000D1859">
        <w:tc>
          <w:tcPr>
            <w:tcW w:w="709" w:type="dxa"/>
          </w:tcPr>
          <w:p w14:paraId="169787AC" w14:textId="77777777" w:rsidR="003B3F0C" w:rsidRPr="003B3F0C" w:rsidRDefault="003B3F0C" w:rsidP="000D1859">
            <w:pPr>
              <w:jc w:val="center"/>
              <w:rPr>
                <w:rFonts w:ascii="Times New Roman" w:hAnsi="Times New Roman"/>
              </w:rPr>
            </w:pPr>
            <w:r w:rsidRPr="003B3F0C">
              <w:rPr>
                <w:rFonts w:ascii="Times New Roman" w:hAnsi="Times New Roman"/>
              </w:rPr>
              <w:t>№</w:t>
            </w:r>
          </w:p>
          <w:p w14:paraId="4E3C8CC1" w14:textId="77777777" w:rsidR="003B3F0C" w:rsidRPr="003B3F0C" w:rsidRDefault="003B3F0C" w:rsidP="000D1859">
            <w:pPr>
              <w:jc w:val="center"/>
              <w:rPr>
                <w:rFonts w:ascii="Times New Roman" w:hAnsi="Times New Roman"/>
              </w:rPr>
            </w:pPr>
            <w:r w:rsidRPr="003B3F0C">
              <w:rPr>
                <w:rFonts w:ascii="Times New Roman" w:hAnsi="Times New Roman"/>
              </w:rPr>
              <w:t>п/п</w:t>
            </w:r>
          </w:p>
        </w:tc>
        <w:tc>
          <w:tcPr>
            <w:tcW w:w="5954" w:type="dxa"/>
          </w:tcPr>
          <w:p w14:paraId="03F09598" w14:textId="77777777" w:rsidR="003B3F0C" w:rsidRPr="003B3F0C" w:rsidRDefault="003B3F0C" w:rsidP="000D1859">
            <w:pPr>
              <w:jc w:val="center"/>
              <w:rPr>
                <w:rFonts w:ascii="Times New Roman" w:hAnsi="Times New Roman"/>
                <w:lang w:val="ru-RU"/>
              </w:rPr>
            </w:pPr>
            <w:r w:rsidRPr="003B3F0C">
              <w:rPr>
                <w:rFonts w:ascii="Times New Roman" w:hAnsi="Times New Roman"/>
                <w:lang w:val="ru-RU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14:paraId="3FA794A7" w14:textId="77777777" w:rsidR="003B3F0C" w:rsidRPr="003B3F0C" w:rsidRDefault="003B3F0C" w:rsidP="000D1859">
            <w:pPr>
              <w:jc w:val="center"/>
              <w:rPr>
                <w:rFonts w:ascii="Times New Roman" w:hAnsi="Times New Roman"/>
                <w:lang w:val="ru-RU"/>
              </w:rPr>
            </w:pPr>
            <w:r w:rsidRPr="003B3F0C">
              <w:rPr>
                <w:rFonts w:ascii="Times New Roman" w:hAnsi="Times New Roman"/>
                <w:lang w:val="ru-RU"/>
              </w:rPr>
              <w:t xml:space="preserve">Продолжительность </w:t>
            </w:r>
          </w:p>
          <w:p w14:paraId="1AFE997F" w14:textId="77777777" w:rsidR="003B3F0C" w:rsidRPr="003B3F0C" w:rsidRDefault="003B3F0C" w:rsidP="000D1859">
            <w:pPr>
              <w:jc w:val="center"/>
              <w:rPr>
                <w:rFonts w:ascii="Times New Roman" w:hAnsi="Times New Roman"/>
                <w:lang w:val="ru-RU"/>
              </w:rPr>
            </w:pPr>
            <w:r w:rsidRPr="003B3F0C">
              <w:rPr>
                <w:rFonts w:ascii="Times New Roman" w:hAnsi="Times New Roman"/>
                <w:lang w:val="ru-RU"/>
              </w:rPr>
              <w:t xml:space="preserve">каждого этапа практики </w:t>
            </w:r>
          </w:p>
          <w:p w14:paraId="345353E9" w14:textId="77777777" w:rsidR="003B3F0C" w:rsidRPr="003B3F0C" w:rsidRDefault="003B3F0C" w:rsidP="000D1859">
            <w:pPr>
              <w:jc w:val="center"/>
              <w:rPr>
                <w:rFonts w:ascii="Times New Roman" w:hAnsi="Times New Roman"/>
                <w:lang w:val="ru-RU"/>
              </w:rPr>
            </w:pPr>
            <w:r w:rsidRPr="003B3F0C">
              <w:rPr>
                <w:rFonts w:ascii="Times New Roman" w:hAnsi="Times New Roman"/>
                <w:lang w:val="ru-RU"/>
              </w:rPr>
              <w:t>(количество дней)</w:t>
            </w:r>
          </w:p>
        </w:tc>
      </w:tr>
      <w:tr w:rsidR="003B3F0C" w:rsidRPr="003B3F0C" w14:paraId="0540CC21" w14:textId="77777777" w:rsidTr="000D1859">
        <w:tc>
          <w:tcPr>
            <w:tcW w:w="709" w:type="dxa"/>
          </w:tcPr>
          <w:p w14:paraId="17FFF456" w14:textId="77777777" w:rsidR="003B3F0C" w:rsidRPr="003B3F0C" w:rsidRDefault="003B3F0C" w:rsidP="000D1859">
            <w:pPr>
              <w:jc w:val="center"/>
              <w:rPr>
                <w:rFonts w:ascii="Times New Roman" w:hAnsi="Times New Roman"/>
              </w:rPr>
            </w:pPr>
            <w:r w:rsidRPr="003B3F0C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14:paraId="514D3FAA" w14:textId="77777777" w:rsidR="003B3F0C" w:rsidRPr="003B3F0C" w:rsidRDefault="003B3F0C" w:rsidP="000D1859">
            <w:pPr>
              <w:jc w:val="center"/>
              <w:rPr>
                <w:rFonts w:ascii="Times New Roman" w:hAnsi="Times New Roman"/>
              </w:rPr>
            </w:pPr>
            <w:r w:rsidRPr="003B3F0C">
              <w:rPr>
                <w:rFonts w:ascii="Times New Roman" w:hAnsi="Times New Roman"/>
              </w:rPr>
              <w:t>2</w:t>
            </w:r>
          </w:p>
        </w:tc>
        <w:tc>
          <w:tcPr>
            <w:tcW w:w="3260" w:type="dxa"/>
          </w:tcPr>
          <w:p w14:paraId="1B902DFC" w14:textId="77777777" w:rsidR="003B3F0C" w:rsidRPr="003B3F0C" w:rsidRDefault="003B3F0C" w:rsidP="000D1859">
            <w:pPr>
              <w:jc w:val="center"/>
              <w:rPr>
                <w:rFonts w:ascii="Times New Roman" w:hAnsi="Times New Roman"/>
              </w:rPr>
            </w:pPr>
            <w:r w:rsidRPr="003B3F0C">
              <w:rPr>
                <w:rFonts w:ascii="Times New Roman" w:hAnsi="Times New Roman"/>
              </w:rPr>
              <w:t>3</w:t>
            </w:r>
          </w:p>
        </w:tc>
      </w:tr>
      <w:tr w:rsidR="003B3F0C" w:rsidRPr="003B3F0C" w14:paraId="3B78CD45" w14:textId="77777777" w:rsidTr="000D1859">
        <w:tc>
          <w:tcPr>
            <w:tcW w:w="9923" w:type="dxa"/>
            <w:gridSpan w:val="3"/>
          </w:tcPr>
          <w:p w14:paraId="21E3CE94" w14:textId="77777777" w:rsidR="003B3F0C" w:rsidRPr="003B3F0C" w:rsidRDefault="003B3F0C" w:rsidP="000D185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B3F0C">
              <w:rPr>
                <w:rFonts w:ascii="Times New Roman" w:hAnsi="Times New Roman"/>
                <w:b/>
              </w:rPr>
              <w:t>Организационно-подготовительный</w:t>
            </w:r>
            <w:proofErr w:type="spellEnd"/>
            <w:r w:rsidRPr="003B3F0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B3F0C">
              <w:rPr>
                <w:rFonts w:ascii="Times New Roman" w:hAnsi="Times New Roman"/>
                <w:b/>
              </w:rPr>
              <w:t>этап</w:t>
            </w:r>
            <w:proofErr w:type="spellEnd"/>
            <w:r w:rsidRPr="003B3F0C">
              <w:rPr>
                <w:rFonts w:ascii="Times New Roman" w:hAnsi="Times New Roman"/>
                <w:b/>
              </w:rPr>
              <w:t>:</w:t>
            </w:r>
          </w:p>
        </w:tc>
      </w:tr>
      <w:tr w:rsidR="003B3F0C" w:rsidRPr="00856C45" w14:paraId="331330CD" w14:textId="77777777" w:rsidTr="000D1859">
        <w:tc>
          <w:tcPr>
            <w:tcW w:w="709" w:type="dxa"/>
          </w:tcPr>
          <w:p w14:paraId="2467B12D" w14:textId="77777777" w:rsidR="003B3F0C" w:rsidRPr="003B3F0C" w:rsidRDefault="003B3F0C" w:rsidP="000D1859">
            <w:pPr>
              <w:rPr>
                <w:rFonts w:ascii="Times New Roman" w:hAnsi="Times New Roman"/>
              </w:rPr>
            </w:pPr>
            <w:r w:rsidRPr="003B3F0C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14:paraId="3904CE69" w14:textId="77777777" w:rsidR="003B3F0C" w:rsidRPr="003B3F0C" w:rsidRDefault="003B3F0C" w:rsidP="000D1859">
            <w:pPr>
              <w:jc w:val="both"/>
              <w:rPr>
                <w:rFonts w:ascii="Times New Roman" w:hAnsi="Times New Roman"/>
                <w:lang w:val="ru-RU"/>
              </w:rPr>
            </w:pPr>
            <w:r w:rsidRPr="003B3F0C">
              <w:rPr>
                <w:rFonts w:ascii="Times New Roman" w:hAnsi="Times New Roman"/>
                <w:lang w:val="ru-RU"/>
              </w:rPr>
              <w:t>Обязательный инструктаж по охране труда (вводный и на рабочем месте),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3260" w:type="dxa"/>
          </w:tcPr>
          <w:p w14:paraId="086F5B6E" w14:textId="77777777" w:rsidR="003B3F0C" w:rsidRPr="003B3F0C" w:rsidRDefault="003B3F0C" w:rsidP="000D1859">
            <w:pPr>
              <w:rPr>
                <w:rFonts w:ascii="Times New Roman" w:hAnsi="Times New Roman"/>
                <w:lang w:val="ru-RU"/>
              </w:rPr>
            </w:pPr>
          </w:p>
        </w:tc>
      </w:tr>
      <w:tr w:rsidR="003B3F0C" w:rsidRPr="003B3F0C" w14:paraId="0489FAB7" w14:textId="77777777" w:rsidTr="000D1859">
        <w:tc>
          <w:tcPr>
            <w:tcW w:w="9923" w:type="dxa"/>
            <w:gridSpan w:val="3"/>
          </w:tcPr>
          <w:p w14:paraId="0243F7E7" w14:textId="77777777" w:rsidR="003B3F0C" w:rsidRPr="003B3F0C" w:rsidRDefault="003B3F0C" w:rsidP="000D185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B3F0C">
              <w:rPr>
                <w:rFonts w:ascii="Times New Roman" w:hAnsi="Times New Roman"/>
                <w:b/>
              </w:rPr>
              <w:t>Основной</w:t>
            </w:r>
            <w:proofErr w:type="spellEnd"/>
            <w:r w:rsidRPr="003B3F0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B3F0C">
              <w:rPr>
                <w:rFonts w:ascii="Times New Roman" w:hAnsi="Times New Roman"/>
                <w:b/>
              </w:rPr>
              <w:t>этап</w:t>
            </w:r>
            <w:proofErr w:type="spellEnd"/>
            <w:r w:rsidRPr="003B3F0C">
              <w:rPr>
                <w:rFonts w:ascii="Times New Roman" w:hAnsi="Times New Roman"/>
                <w:b/>
              </w:rPr>
              <w:t>:</w:t>
            </w:r>
          </w:p>
        </w:tc>
      </w:tr>
      <w:tr w:rsidR="003B3F0C" w:rsidRPr="003B3F0C" w14:paraId="2B85A052" w14:textId="77777777" w:rsidTr="000D1859">
        <w:tc>
          <w:tcPr>
            <w:tcW w:w="709" w:type="dxa"/>
          </w:tcPr>
          <w:p w14:paraId="3C63EEE3" w14:textId="77777777" w:rsidR="003B3F0C" w:rsidRPr="003B3F0C" w:rsidRDefault="003B3F0C" w:rsidP="000D1859">
            <w:pPr>
              <w:rPr>
                <w:rFonts w:ascii="Times New Roman" w:hAnsi="Times New Roman"/>
              </w:rPr>
            </w:pPr>
            <w:r w:rsidRPr="003B3F0C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14:paraId="60D051F8" w14:textId="77777777" w:rsidR="003B3F0C" w:rsidRPr="003B3F0C" w:rsidRDefault="003B3F0C" w:rsidP="000D1859">
            <w:pPr>
              <w:autoSpaceDE w:val="0"/>
              <w:autoSpaceDN w:val="0"/>
              <w:adjustRightInd w:val="0"/>
              <w:ind w:left="70"/>
              <w:jc w:val="both"/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14:paraId="32E58E02" w14:textId="77777777" w:rsidR="003B3F0C" w:rsidRPr="003B3F0C" w:rsidRDefault="003B3F0C" w:rsidP="000D1859">
            <w:pPr>
              <w:rPr>
                <w:rFonts w:ascii="Times New Roman" w:hAnsi="Times New Roman"/>
              </w:rPr>
            </w:pPr>
          </w:p>
        </w:tc>
      </w:tr>
      <w:tr w:rsidR="003B3F0C" w:rsidRPr="003B3F0C" w14:paraId="27246DF8" w14:textId="77777777" w:rsidTr="000D1859">
        <w:tc>
          <w:tcPr>
            <w:tcW w:w="709" w:type="dxa"/>
          </w:tcPr>
          <w:p w14:paraId="4064291B" w14:textId="77777777" w:rsidR="003B3F0C" w:rsidRPr="003B3F0C" w:rsidRDefault="003B3F0C" w:rsidP="000D1859">
            <w:pPr>
              <w:rPr>
                <w:rFonts w:ascii="Times New Roman" w:hAnsi="Times New Roman"/>
              </w:rPr>
            </w:pPr>
            <w:r w:rsidRPr="003B3F0C">
              <w:rPr>
                <w:rFonts w:ascii="Times New Roman" w:hAnsi="Times New Roman"/>
              </w:rPr>
              <w:t>2</w:t>
            </w:r>
          </w:p>
        </w:tc>
        <w:tc>
          <w:tcPr>
            <w:tcW w:w="5954" w:type="dxa"/>
          </w:tcPr>
          <w:p w14:paraId="5D89B6F1" w14:textId="77777777" w:rsidR="003B3F0C" w:rsidRPr="003B3F0C" w:rsidRDefault="003B3F0C" w:rsidP="000D1859">
            <w:pPr>
              <w:autoSpaceDE w:val="0"/>
              <w:autoSpaceDN w:val="0"/>
              <w:adjustRightInd w:val="0"/>
              <w:ind w:left="70"/>
              <w:jc w:val="both"/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14:paraId="073C15FE" w14:textId="77777777" w:rsidR="003B3F0C" w:rsidRPr="003B3F0C" w:rsidRDefault="003B3F0C" w:rsidP="000D1859">
            <w:pPr>
              <w:rPr>
                <w:rFonts w:ascii="Times New Roman" w:hAnsi="Times New Roman"/>
              </w:rPr>
            </w:pPr>
          </w:p>
        </w:tc>
      </w:tr>
      <w:tr w:rsidR="003B3F0C" w:rsidRPr="003B3F0C" w14:paraId="0AF531FF" w14:textId="77777777" w:rsidTr="000D1859">
        <w:tc>
          <w:tcPr>
            <w:tcW w:w="9923" w:type="dxa"/>
            <w:gridSpan w:val="3"/>
          </w:tcPr>
          <w:p w14:paraId="57AC603F" w14:textId="77777777" w:rsidR="003B3F0C" w:rsidRPr="003B3F0C" w:rsidRDefault="003B3F0C" w:rsidP="000D185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B3F0C">
              <w:rPr>
                <w:rFonts w:ascii="Times New Roman" w:hAnsi="Times New Roman"/>
                <w:b/>
              </w:rPr>
              <w:t>Заключительный</w:t>
            </w:r>
            <w:proofErr w:type="spellEnd"/>
            <w:r w:rsidRPr="003B3F0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B3F0C">
              <w:rPr>
                <w:rFonts w:ascii="Times New Roman" w:hAnsi="Times New Roman"/>
                <w:b/>
              </w:rPr>
              <w:t>этап</w:t>
            </w:r>
            <w:proofErr w:type="spellEnd"/>
            <w:r w:rsidRPr="003B3F0C">
              <w:rPr>
                <w:rFonts w:ascii="Times New Roman" w:hAnsi="Times New Roman"/>
                <w:b/>
              </w:rPr>
              <w:t>:</w:t>
            </w:r>
          </w:p>
        </w:tc>
      </w:tr>
      <w:tr w:rsidR="003B3F0C" w:rsidRPr="00856C45" w14:paraId="5DE46115" w14:textId="77777777" w:rsidTr="000D1859">
        <w:tc>
          <w:tcPr>
            <w:tcW w:w="709" w:type="dxa"/>
          </w:tcPr>
          <w:p w14:paraId="7B8BC6B2" w14:textId="77777777" w:rsidR="003B3F0C" w:rsidRPr="003B3F0C" w:rsidRDefault="003B3F0C" w:rsidP="000D1859">
            <w:pPr>
              <w:rPr>
                <w:rFonts w:ascii="Times New Roman" w:hAnsi="Times New Roman"/>
              </w:rPr>
            </w:pPr>
            <w:r w:rsidRPr="003B3F0C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14:paraId="3C528A4F" w14:textId="77777777" w:rsidR="003B3F0C" w:rsidRPr="003B3F0C" w:rsidRDefault="003B3F0C" w:rsidP="000D1859">
            <w:pPr>
              <w:rPr>
                <w:rFonts w:ascii="Times New Roman" w:hAnsi="Times New Roman"/>
                <w:lang w:val="ru-RU"/>
              </w:rPr>
            </w:pPr>
            <w:r w:rsidRPr="003B3F0C">
              <w:rPr>
                <w:rFonts w:ascii="Times New Roman" w:hAnsi="Times New Roman"/>
                <w:lang w:val="ru-RU"/>
              </w:rPr>
              <w:t>Подготовка и представление отчетной документации по практике</w:t>
            </w:r>
          </w:p>
        </w:tc>
        <w:tc>
          <w:tcPr>
            <w:tcW w:w="3260" w:type="dxa"/>
          </w:tcPr>
          <w:p w14:paraId="4590C50D" w14:textId="77777777" w:rsidR="003B3F0C" w:rsidRPr="003B3F0C" w:rsidRDefault="003B3F0C" w:rsidP="000D1859">
            <w:pPr>
              <w:rPr>
                <w:rFonts w:ascii="Times New Roman" w:hAnsi="Times New Roman"/>
                <w:lang w:val="ru-RU"/>
              </w:rPr>
            </w:pPr>
          </w:p>
        </w:tc>
      </w:tr>
      <w:tr w:rsidR="003B3F0C" w:rsidRPr="003B3F0C" w14:paraId="5AF12B9A" w14:textId="77777777" w:rsidTr="000D1859">
        <w:tc>
          <w:tcPr>
            <w:tcW w:w="709" w:type="dxa"/>
          </w:tcPr>
          <w:p w14:paraId="1D6D48E9" w14:textId="77777777" w:rsidR="003B3F0C" w:rsidRPr="003B3F0C" w:rsidRDefault="003B3F0C" w:rsidP="000D1859">
            <w:pPr>
              <w:rPr>
                <w:rFonts w:ascii="Times New Roman" w:hAnsi="Times New Roman"/>
              </w:rPr>
            </w:pPr>
            <w:r w:rsidRPr="003B3F0C">
              <w:rPr>
                <w:rFonts w:ascii="Times New Roman" w:hAnsi="Times New Roman"/>
              </w:rPr>
              <w:t>2</w:t>
            </w:r>
          </w:p>
        </w:tc>
        <w:tc>
          <w:tcPr>
            <w:tcW w:w="5954" w:type="dxa"/>
          </w:tcPr>
          <w:p w14:paraId="0492C3CD" w14:textId="77777777" w:rsidR="003B3F0C" w:rsidRPr="003B3F0C" w:rsidRDefault="003B3F0C" w:rsidP="000D1859">
            <w:pPr>
              <w:rPr>
                <w:rFonts w:ascii="Times New Roman" w:hAnsi="Times New Roman"/>
              </w:rPr>
            </w:pPr>
            <w:proofErr w:type="spellStart"/>
            <w:r w:rsidRPr="003B3F0C">
              <w:rPr>
                <w:rFonts w:ascii="Times New Roman" w:hAnsi="Times New Roman"/>
              </w:rPr>
              <w:t>Защита</w:t>
            </w:r>
            <w:proofErr w:type="spellEnd"/>
            <w:r w:rsidRPr="003B3F0C">
              <w:rPr>
                <w:rFonts w:ascii="Times New Roman" w:hAnsi="Times New Roman"/>
              </w:rPr>
              <w:t xml:space="preserve"> </w:t>
            </w:r>
            <w:proofErr w:type="spellStart"/>
            <w:r w:rsidRPr="003B3F0C">
              <w:rPr>
                <w:rFonts w:ascii="Times New Roman" w:hAnsi="Times New Roman"/>
              </w:rPr>
              <w:t>отчета</w:t>
            </w:r>
            <w:proofErr w:type="spellEnd"/>
            <w:r w:rsidRPr="003B3F0C">
              <w:rPr>
                <w:rFonts w:ascii="Times New Roman" w:hAnsi="Times New Roman"/>
              </w:rPr>
              <w:t xml:space="preserve"> </w:t>
            </w:r>
            <w:proofErr w:type="spellStart"/>
            <w:r w:rsidRPr="003B3F0C">
              <w:rPr>
                <w:rFonts w:ascii="Times New Roman" w:hAnsi="Times New Roman"/>
              </w:rPr>
              <w:t>по</w:t>
            </w:r>
            <w:proofErr w:type="spellEnd"/>
            <w:r w:rsidRPr="003B3F0C">
              <w:rPr>
                <w:rFonts w:ascii="Times New Roman" w:hAnsi="Times New Roman"/>
              </w:rPr>
              <w:t xml:space="preserve"> </w:t>
            </w:r>
            <w:proofErr w:type="spellStart"/>
            <w:r w:rsidRPr="003B3F0C">
              <w:rPr>
                <w:rFonts w:ascii="Times New Roman" w:hAnsi="Times New Roman"/>
              </w:rPr>
              <w:t>практике</w:t>
            </w:r>
            <w:proofErr w:type="spellEnd"/>
          </w:p>
        </w:tc>
        <w:tc>
          <w:tcPr>
            <w:tcW w:w="3260" w:type="dxa"/>
          </w:tcPr>
          <w:p w14:paraId="0D6E48F2" w14:textId="77777777" w:rsidR="003B3F0C" w:rsidRPr="003B3F0C" w:rsidRDefault="003B3F0C" w:rsidP="000D1859">
            <w:pPr>
              <w:rPr>
                <w:rFonts w:ascii="Times New Roman" w:hAnsi="Times New Roman"/>
              </w:rPr>
            </w:pPr>
          </w:p>
        </w:tc>
      </w:tr>
    </w:tbl>
    <w:p w14:paraId="71229BEB" w14:textId="77777777" w:rsidR="003B3F0C" w:rsidRPr="00917BB8" w:rsidRDefault="003B3F0C" w:rsidP="003B3F0C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9B94C7D" w14:textId="1DC032CC" w:rsidR="003B3F0C" w:rsidRPr="00917BB8" w:rsidRDefault="003B3F0C" w:rsidP="003B3F0C">
      <w:pPr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proofErr w:type="spellStart"/>
      <w:r w:rsidRPr="00917BB8">
        <w:rPr>
          <w:rFonts w:ascii="Times New Roman" w:eastAsia="Times New Roman" w:hAnsi="Times New Roman"/>
          <w:sz w:val="24"/>
          <w:szCs w:val="24"/>
          <w:lang w:eastAsia="ru-RU"/>
        </w:rPr>
        <w:t>Руководитель</w:t>
      </w:r>
      <w:proofErr w:type="spellEnd"/>
      <w:r w:rsidRPr="00917B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917BB8">
        <w:rPr>
          <w:rFonts w:ascii="Times New Roman" w:eastAsia="Times New Roman" w:hAnsi="Times New Roman"/>
          <w:sz w:val="24"/>
          <w:szCs w:val="24"/>
          <w:lang w:eastAsia="ru-RU"/>
        </w:rPr>
        <w:t>практики</w:t>
      </w:r>
      <w:proofErr w:type="spellEnd"/>
      <w:r w:rsidRPr="00917B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917BB8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spellEnd"/>
      <w:r w:rsidRPr="00917B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>кафедры</w:t>
      </w:r>
      <w:r w:rsidRPr="00917BB8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17B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17BB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917BB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917BB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917BB8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917BB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917BB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917BB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</w:p>
    <w:p w14:paraId="74B80E54" w14:textId="77777777" w:rsidR="003B3F0C" w:rsidRPr="00917BB8" w:rsidRDefault="003B3F0C" w:rsidP="003B3F0C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917BB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(</w:t>
      </w:r>
      <w:proofErr w:type="spellStart"/>
      <w:proofErr w:type="gramStart"/>
      <w:r w:rsidRPr="00917BB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подпись</w:t>
      </w:r>
      <w:proofErr w:type="spellEnd"/>
      <w:proofErr w:type="gramEnd"/>
      <w:r w:rsidRPr="00917BB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)                        (И.О. </w:t>
      </w:r>
      <w:proofErr w:type="spellStart"/>
      <w:r w:rsidRPr="00917BB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Фамилия</w:t>
      </w:r>
      <w:proofErr w:type="spellEnd"/>
      <w:r w:rsidRPr="00917BB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)</w:t>
      </w:r>
    </w:p>
    <w:p w14:paraId="540AB230" w14:textId="77777777" w:rsidR="003B3F0C" w:rsidRPr="00917BB8" w:rsidRDefault="003B3F0C" w:rsidP="003B3F0C">
      <w:pPr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653885">
        <w:rPr>
          <w:rFonts w:ascii="Times New Roman" w:eastAsia="Times New Roman" w:hAnsi="Times New Roman"/>
          <w:sz w:val="24"/>
          <w:szCs w:val="24"/>
          <w:lang w:eastAsia="ru-RU"/>
        </w:rPr>
        <w:t>уководитель</w:t>
      </w:r>
      <w:proofErr w:type="spellEnd"/>
      <w:r w:rsidRPr="006538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53885">
        <w:rPr>
          <w:rFonts w:ascii="Times New Roman" w:eastAsia="Times New Roman" w:hAnsi="Times New Roman"/>
          <w:sz w:val="24"/>
          <w:szCs w:val="24"/>
          <w:lang w:eastAsia="ru-RU"/>
        </w:rPr>
        <w:t>практики</w:t>
      </w:r>
      <w:proofErr w:type="spellEnd"/>
      <w:r w:rsidRPr="006538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53885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spellEnd"/>
      <w:r w:rsidRPr="006538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53885">
        <w:rPr>
          <w:rFonts w:ascii="Times New Roman" w:eastAsia="Times New Roman" w:hAnsi="Times New Roman"/>
          <w:sz w:val="24"/>
          <w:szCs w:val="24"/>
          <w:lang w:eastAsia="ru-RU"/>
        </w:rPr>
        <w:t>организации</w:t>
      </w:r>
      <w:proofErr w:type="spellEnd"/>
      <w:r w:rsidRPr="00917BB8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17BB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917BB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917BB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917BB8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917BB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917BB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917BB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</w:p>
    <w:p w14:paraId="3962B713" w14:textId="77777777" w:rsidR="003B3F0C" w:rsidRPr="00917BB8" w:rsidRDefault="003B3F0C" w:rsidP="003B3F0C">
      <w:pP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917BB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(</w:t>
      </w:r>
      <w:proofErr w:type="spellStart"/>
      <w:proofErr w:type="gramStart"/>
      <w:r w:rsidRPr="00917BB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подпись</w:t>
      </w:r>
      <w:proofErr w:type="spellEnd"/>
      <w:proofErr w:type="gramEnd"/>
      <w:r w:rsidRPr="00917BB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)                        (И.О. </w:t>
      </w:r>
      <w:proofErr w:type="spellStart"/>
      <w:r w:rsidRPr="00917BB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Фамилия</w:t>
      </w:r>
      <w:proofErr w:type="spellEnd"/>
      <w:r w:rsidRPr="00917BB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)</w:t>
      </w:r>
    </w:p>
    <w:p w14:paraId="677B32FC" w14:textId="04A074F3" w:rsidR="00257D23" w:rsidRPr="001C2F11" w:rsidRDefault="00257D23" w:rsidP="00257D23">
      <w:pPr>
        <w:widowControl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14:paraId="7C5FD698" w14:textId="77777777" w:rsidR="00257D23" w:rsidRPr="001C2F11" w:rsidRDefault="00257D23" w:rsidP="00257D23">
      <w:pPr>
        <w:widowControl/>
        <w:rPr>
          <w:rFonts w:ascii="Times New Roman" w:eastAsia="Times New Roman" w:hAnsi="Times New Roman"/>
          <w:sz w:val="27"/>
          <w:szCs w:val="27"/>
          <w:lang w:val="ru-RU" w:eastAsia="ru-RU"/>
        </w:rPr>
        <w:sectPr w:rsidR="00257D23" w:rsidRPr="001C2F11" w:rsidSect="00C9119A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03B87863" w14:textId="3D33BCFB" w:rsidR="00257D23" w:rsidRPr="00EE00F5" w:rsidRDefault="00257D23" w:rsidP="00EE00F5">
      <w:pPr>
        <w:widowControl/>
        <w:jc w:val="right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EE00F5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lastRenderedPageBreak/>
        <w:t>Приложение</w:t>
      </w:r>
      <w:r w:rsidR="00927A2D" w:rsidRPr="00EE00F5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r w:rsidRPr="00EE00F5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4</w:t>
      </w:r>
    </w:p>
    <w:p w14:paraId="56EF287C" w14:textId="7F08E423" w:rsidR="00257D23" w:rsidRPr="001C2F11" w:rsidRDefault="00257D23" w:rsidP="00257D23">
      <w:pPr>
        <w:widowControl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1C2F1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Форма</w:t>
      </w:r>
      <w:r w:rsidR="00927A2D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индивидуального</w:t>
      </w:r>
      <w:r w:rsidR="00927A2D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задания</w:t>
      </w:r>
    </w:p>
    <w:p w14:paraId="2FF0F191" w14:textId="77777777" w:rsidR="00257D23" w:rsidRPr="001C2F11" w:rsidRDefault="00257D23" w:rsidP="00257D23">
      <w:pPr>
        <w:widowControl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</w:p>
    <w:p w14:paraId="6CB0EE5D" w14:textId="77777777" w:rsidR="00EE00F5" w:rsidRPr="00EE00F5" w:rsidRDefault="00EE00F5" w:rsidP="00EE00F5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EE00F5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Федеральное государственное образовательное бюджетное</w:t>
      </w:r>
    </w:p>
    <w:p w14:paraId="5AB549BD" w14:textId="77777777" w:rsidR="00EE00F5" w:rsidRPr="00EE00F5" w:rsidRDefault="00EE00F5" w:rsidP="00EE00F5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EE00F5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 учреждение высшего образования</w:t>
      </w:r>
    </w:p>
    <w:p w14:paraId="77DABD7C" w14:textId="77777777" w:rsidR="00EE00F5" w:rsidRPr="00EE00F5" w:rsidRDefault="00EE00F5" w:rsidP="00EE00F5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EE00F5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 «Финансовый университет при Правительстве Российской Федерации»</w:t>
      </w:r>
    </w:p>
    <w:p w14:paraId="1DA4387B" w14:textId="77777777" w:rsidR="00EE00F5" w:rsidRPr="00EE00F5" w:rsidRDefault="00EE00F5" w:rsidP="00EE00F5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EE00F5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(Финансовый университет)</w:t>
      </w:r>
    </w:p>
    <w:p w14:paraId="40179908" w14:textId="77777777" w:rsidR="00EE00F5" w:rsidRPr="00EE00F5" w:rsidRDefault="00EE00F5" w:rsidP="00EE00F5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685D2704" w14:textId="77777777" w:rsidR="00EE00F5" w:rsidRPr="00EE00F5" w:rsidRDefault="00EE00F5" w:rsidP="00EE00F5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EE00F5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Факультет </w:t>
      </w:r>
      <w:r w:rsidRPr="00EE00F5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>Факультет налогов, аудита и бизнес-анализа</w:t>
      </w:r>
      <w:r w:rsidRPr="00EE00F5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58AEB9F1" w14:textId="77777777" w:rsidR="00EE00F5" w:rsidRPr="00EE00F5" w:rsidRDefault="00EE00F5" w:rsidP="00EE00F5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42202532" w14:textId="77777777" w:rsidR="00EE00F5" w:rsidRPr="00EE00F5" w:rsidRDefault="00EE00F5" w:rsidP="00EE00F5">
      <w:pPr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EE00F5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Кафедра </w:t>
      </w:r>
      <w:r w:rsidRPr="00EE00F5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>бизнес-аналитики Факультета налогов, аудита и бизнес-анализа</w:t>
      </w:r>
      <w:r w:rsidRPr="00EE00F5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663FD66A" w14:textId="77777777" w:rsidR="00EE00F5" w:rsidRPr="00EE00F5" w:rsidRDefault="00EE00F5" w:rsidP="00EE00F5">
      <w:pPr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</w:p>
    <w:p w14:paraId="4D4A2616" w14:textId="77777777" w:rsidR="00EE00F5" w:rsidRPr="00EE00F5" w:rsidRDefault="00EE00F5" w:rsidP="00EE00F5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EE00F5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ИНДИВИДУАЛЬНОЕ ЗАДАНИЕ</w:t>
      </w:r>
    </w:p>
    <w:p w14:paraId="30A404EB" w14:textId="77777777" w:rsidR="00EE00F5" w:rsidRPr="00EE00F5" w:rsidRDefault="00EE00F5" w:rsidP="00EE00F5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1F5D6691" w14:textId="77777777" w:rsidR="00EE00F5" w:rsidRPr="00EE00F5" w:rsidRDefault="00EE00F5" w:rsidP="00EE00F5">
      <w:pPr>
        <w:jc w:val="both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EE00F5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>по производственной практике: практике по получению профессиональных умений и опыта</w:t>
      </w:r>
      <w:r w:rsidRPr="00EE00F5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br/>
        <w:t>профессиональной деятельности; преддипломной практике</w:t>
      </w:r>
    </w:p>
    <w:p w14:paraId="5D348F2F" w14:textId="77777777" w:rsidR="00EE00F5" w:rsidRPr="00EE00F5" w:rsidRDefault="00EE00F5" w:rsidP="00EE00F5">
      <w:pPr>
        <w:ind w:right="45"/>
        <w:jc w:val="center"/>
        <w:rPr>
          <w:rFonts w:ascii="Times New Roman" w:eastAsia="Times New Roman" w:hAnsi="Times New Roman"/>
          <w:sz w:val="28"/>
          <w:szCs w:val="28"/>
          <w:u w:val="single"/>
          <w:lang w:val="ru-RU"/>
        </w:rPr>
      </w:pPr>
      <w:r w:rsidRPr="00EE00F5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/>
        </w:rPr>
        <w:t xml:space="preserve"> (указать вид (тип/типы) практики)</w:t>
      </w:r>
    </w:p>
    <w:p w14:paraId="11A8E2BA" w14:textId="77777777" w:rsidR="00EE00F5" w:rsidRPr="00EE00F5" w:rsidRDefault="00EE00F5" w:rsidP="00EE00F5">
      <w:pPr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EE00F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студента </w:t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  <w:t>4</w:t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курса </w:t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  <w:t xml:space="preserve">  </w:t>
      </w:r>
      <w:r w:rsidRPr="00EE00F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учебной группы</w:t>
      </w:r>
    </w:p>
    <w:p w14:paraId="170EB3DE" w14:textId="77777777" w:rsidR="00EE00F5" w:rsidRPr="00EE00F5" w:rsidRDefault="00EE00F5" w:rsidP="00EE00F5">
      <w:pPr>
        <w:rPr>
          <w:rFonts w:ascii="Times New Roman" w:eastAsia="Times New Roman" w:hAnsi="Times New Roman"/>
          <w:sz w:val="16"/>
          <w:szCs w:val="28"/>
          <w:u w:val="single"/>
          <w:lang w:val="ru-RU" w:eastAsia="ru-RU"/>
        </w:rPr>
      </w:pPr>
    </w:p>
    <w:p w14:paraId="2A170B44" w14:textId="77777777" w:rsidR="00EE00F5" w:rsidRPr="00EE00F5" w:rsidRDefault="00EE00F5" w:rsidP="00EE00F5">
      <w:pPr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</w:pP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</w:p>
    <w:p w14:paraId="5117EB58" w14:textId="77777777" w:rsidR="00EE00F5" w:rsidRPr="00EE00F5" w:rsidRDefault="00EE00F5" w:rsidP="00EE00F5">
      <w:pPr>
        <w:jc w:val="center"/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/>
        </w:rPr>
      </w:pPr>
      <w:r w:rsidRPr="00EE00F5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/>
        </w:rPr>
        <w:t>(фамилия, имя, отчество)</w:t>
      </w:r>
    </w:p>
    <w:p w14:paraId="1DAC7F4A" w14:textId="77777777" w:rsidR="00EE00F5" w:rsidRPr="00EE00F5" w:rsidRDefault="00EE00F5" w:rsidP="00EE00F5">
      <w:pPr>
        <w:jc w:val="both"/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</w:pPr>
      <w:r w:rsidRPr="00EE00F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Направление подготовки </w:t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  <w:t>38.03.01 «Экономика»</w:t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</w:p>
    <w:p w14:paraId="7D9BF812" w14:textId="77777777" w:rsidR="00EE00F5" w:rsidRPr="00EE00F5" w:rsidRDefault="00EE00F5" w:rsidP="00EE00F5">
      <w:pPr>
        <w:jc w:val="both"/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/>
        </w:rPr>
      </w:pPr>
      <w:r w:rsidRPr="00EE00F5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6388C199" w14:textId="09CA7F8C" w:rsidR="00EE00F5" w:rsidRPr="00EE00F5" w:rsidRDefault="00EE00F5" w:rsidP="00EE00F5">
      <w:pPr>
        <w:jc w:val="both"/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</w:pP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  <w:t>профиль «</w:t>
      </w:r>
      <w:r w:rsidR="003B3F0C" w:rsidRPr="003B3F0C">
        <w:rPr>
          <w:rFonts w:ascii="Times New Roman" w:hAnsi="Times New Roman"/>
          <w:sz w:val="28"/>
          <w:szCs w:val="28"/>
          <w:u w:val="single"/>
          <w:lang w:val="ru-RU"/>
        </w:rPr>
        <w:t>Бизнес-архитектура и аналитика</w:t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»</w:t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</w:p>
    <w:p w14:paraId="1077FC8D" w14:textId="77777777" w:rsidR="00EE00F5" w:rsidRPr="00EE00F5" w:rsidRDefault="00EE00F5" w:rsidP="00EE00F5">
      <w:pPr>
        <w:jc w:val="center"/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/>
        </w:rPr>
      </w:pPr>
      <w:r w:rsidRPr="00EE00F5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66206B43" w14:textId="77777777" w:rsidR="00EE00F5" w:rsidRPr="00EE00F5" w:rsidRDefault="00EE00F5" w:rsidP="00EE00F5">
      <w:pPr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</w:pPr>
      <w:r w:rsidRPr="00EE00F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Место прохождения практики </w:t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</w:p>
    <w:p w14:paraId="04BFD278" w14:textId="77777777" w:rsidR="00EE00F5" w:rsidRPr="00EE00F5" w:rsidRDefault="00EE00F5" w:rsidP="00EE00F5">
      <w:pPr>
        <w:rPr>
          <w:rFonts w:ascii="Times New Roman" w:eastAsia="Times New Roman" w:hAnsi="Times New Roman"/>
          <w:sz w:val="18"/>
          <w:szCs w:val="16"/>
          <w:lang w:val="ru-RU" w:eastAsia="ru-RU"/>
        </w:rPr>
      </w:pPr>
    </w:p>
    <w:p w14:paraId="4DF9F300" w14:textId="7ACA42C4" w:rsidR="00EE00F5" w:rsidRDefault="00EE00F5" w:rsidP="00EE00F5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EE00F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Срок практики с «__»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_______</w:t>
      </w:r>
      <w:r w:rsidRPr="00EE00F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20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__</w:t>
      </w:r>
      <w:r w:rsidRPr="00EE00F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г.  по «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__</w:t>
      </w:r>
      <w:r w:rsidRPr="00EE00F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_______</w:t>
      </w:r>
      <w:r w:rsidRPr="00EE00F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20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__</w:t>
      </w:r>
      <w:r w:rsidRPr="00EE00F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г.</w:t>
      </w:r>
    </w:p>
    <w:p w14:paraId="3ED80DA6" w14:textId="77777777" w:rsidR="00EE00F5" w:rsidRPr="00EE00F5" w:rsidRDefault="00EE00F5" w:rsidP="00EE00F5">
      <w:pPr>
        <w:rPr>
          <w:rFonts w:ascii="Times New Roman" w:eastAsia="Times New Roman" w:hAnsi="Times New Roman"/>
          <w:b/>
          <w:sz w:val="20"/>
          <w:szCs w:val="28"/>
          <w:lang w:val="ru-RU" w:eastAsia="ru-RU"/>
        </w:rPr>
      </w:pPr>
    </w:p>
    <w:tbl>
      <w:tblPr>
        <w:tblStyle w:val="13"/>
        <w:tblW w:w="0" w:type="auto"/>
        <w:tblInd w:w="108" w:type="dxa"/>
        <w:tblLook w:val="04A0" w:firstRow="1" w:lastRow="0" w:firstColumn="1" w:lastColumn="0" w:noHBand="0" w:noVBand="1"/>
      </w:tblPr>
      <w:tblGrid>
        <w:gridCol w:w="706"/>
        <w:gridCol w:w="9097"/>
      </w:tblGrid>
      <w:tr w:rsidR="00EE00F5" w:rsidRPr="00856C45" w14:paraId="1EFABF82" w14:textId="77777777" w:rsidTr="000D1859">
        <w:tc>
          <w:tcPr>
            <w:tcW w:w="706" w:type="dxa"/>
            <w:vAlign w:val="center"/>
          </w:tcPr>
          <w:p w14:paraId="08EC23B1" w14:textId="77777777" w:rsidR="00EE00F5" w:rsidRPr="00EE00F5" w:rsidRDefault="00EE00F5" w:rsidP="000D1859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E00F5">
              <w:rPr>
                <w:rFonts w:ascii="Times New Roman" w:hAnsi="Times New Roman"/>
                <w:sz w:val="24"/>
                <w:szCs w:val="28"/>
              </w:rPr>
              <w:t>№</w:t>
            </w:r>
          </w:p>
          <w:p w14:paraId="6621E4DC" w14:textId="77777777" w:rsidR="00EE00F5" w:rsidRPr="00EE00F5" w:rsidRDefault="00EE00F5" w:rsidP="000D1859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E00F5">
              <w:rPr>
                <w:rFonts w:ascii="Times New Roman" w:hAnsi="Times New Roman"/>
                <w:sz w:val="24"/>
                <w:szCs w:val="28"/>
              </w:rPr>
              <w:t>п/п</w:t>
            </w:r>
          </w:p>
        </w:tc>
        <w:tc>
          <w:tcPr>
            <w:tcW w:w="9097" w:type="dxa"/>
            <w:vAlign w:val="center"/>
          </w:tcPr>
          <w:p w14:paraId="3D55C887" w14:textId="77777777" w:rsidR="00EE00F5" w:rsidRPr="00EE00F5" w:rsidRDefault="00EE00F5" w:rsidP="000D1859">
            <w:pPr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EE00F5">
              <w:rPr>
                <w:rFonts w:ascii="Times New Roman" w:hAnsi="Times New Roman"/>
                <w:sz w:val="24"/>
                <w:szCs w:val="28"/>
                <w:lang w:val="ru-RU"/>
              </w:rPr>
              <w:t>Содержание индивидуального задания и планируемые результаты</w:t>
            </w:r>
          </w:p>
        </w:tc>
      </w:tr>
      <w:tr w:rsidR="00EE00F5" w:rsidRPr="00EE00F5" w14:paraId="0E58731D" w14:textId="77777777" w:rsidTr="000D1859">
        <w:tc>
          <w:tcPr>
            <w:tcW w:w="706" w:type="dxa"/>
          </w:tcPr>
          <w:p w14:paraId="14919740" w14:textId="77777777" w:rsidR="00EE00F5" w:rsidRPr="00EE00F5" w:rsidRDefault="00EE00F5" w:rsidP="000D1859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E00F5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9097" w:type="dxa"/>
          </w:tcPr>
          <w:p w14:paraId="30642E7E" w14:textId="77777777" w:rsidR="00EE00F5" w:rsidRPr="00EE00F5" w:rsidRDefault="00EE00F5" w:rsidP="000D1859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E00F5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</w:tr>
      <w:tr w:rsidR="00EE00F5" w:rsidRPr="00EE00F5" w14:paraId="79075FCB" w14:textId="77777777" w:rsidTr="000D1859">
        <w:tc>
          <w:tcPr>
            <w:tcW w:w="706" w:type="dxa"/>
          </w:tcPr>
          <w:p w14:paraId="7244E31E" w14:textId="77777777" w:rsidR="00EE00F5" w:rsidRPr="00EE00F5" w:rsidRDefault="00EE00F5" w:rsidP="000D18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7" w:type="dxa"/>
          </w:tcPr>
          <w:p w14:paraId="57C9EFF5" w14:textId="77777777" w:rsidR="00EE00F5" w:rsidRPr="00EE00F5" w:rsidRDefault="00EE00F5" w:rsidP="000D1859">
            <w:pPr>
              <w:pStyle w:val="a6"/>
              <w:tabs>
                <w:tab w:val="left" w:pos="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00F5">
              <w:rPr>
                <w:rFonts w:ascii="Times New Roman" w:hAnsi="Times New Roman"/>
                <w:b/>
                <w:sz w:val="24"/>
                <w:szCs w:val="28"/>
              </w:rPr>
              <w:t>Содержание</w:t>
            </w:r>
            <w:proofErr w:type="spellEnd"/>
            <w:r w:rsidRPr="00EE00F5"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EE00F5">
              <w:rPr>
                <w:rFonts w:ascii="Times New Roman" w:hAnsi="Times New Roman"/>
                <w:b/>
                <w:sz w:val="24"/>
                <w:szCs w:val="28"/>
              </w:rPr>
              <w:t>индивидуального</w:t>
            </w:r>
            <w:proofErr w:type="spellEnd"/>
            <w:r w:rsidRPr="00EE00F5"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EE00F5">
              <w:rPr>
                <w:rFonts w:ascii="Times New Roman" w:hAnsi="Times New Roman"/>
                <w:b/>
                <w:sz w:val="24"/>
                <w:szCs w:val="28"/>
              </w:rPr>
              <w:t>задания</w:t>
            </w:r>
            <w:proofErr w:type="spellEnd"/>
            <w:r w:rsidRPr="00EE00F5">
              <w:rPr>
                <w:rFonts w:ascii="Times New Roman" w:hAnsi="Times New Roman"/>
                <w:b/>
                <w:sz w:val="24"/>
                <w:szCs w:val="28"/>
              </w:rPr>
              <w:t>:</w:t>
            </w:r>
          </w:p>
        </w:tc>
      </w:tr>
      <w:tr w:rsidR="00EE00F5" w:rsidRPr="00EE00F5" w14:paraId="324203DF" w14:textId="77777777" w:rsidTr="000D1859">
        <w:tc>
          <w:tcPr>
            <w:tcW w:w="706" w:type="dxa"/>
          </w:tcPr>
          <w:p w14:paraId="2AF2EE20" w14:textId="77777777" w:rsidR="00EE00F5" w:rsidRPr="00EE00F5" w:rsidRDefault="00EE00F5" w:rsidP="000D1859">
            <w:pPr>
              <w:pStyle w:val="a6"/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7" w:type="dxa"/>
          </w:tcPr>
          <w:p w14:paraId="44A6135F" w14:textId="77777777" w:rsidR="00EE00F5" w:rsidRPr="00EE00F5" w:rsidRDefault="00EE00F5" w:rsidP="000D1859">
            <w:pPr>
              <w:pStyle w:val="a6"/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00F5" w:rsidRPr="00EE00F5" w14:paraId="5DED3379" w14:textId="77777777" w:rsidTr="000D1859">
        <w:tc>
          <w:tcPr>
            <w:tcW w:w="706" w:type="dxa"/>
          </w:tcPr>
          <w:p w14:paraId="3E0C8C47" w14:textId="77777777" w:rsidR="00EE00F5" w:rsidRPr="00EE00F5" w:rsidRDefault="00EE00F5" w:rsidP="000D18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7" w:type="dxa"/>
          </w:tcPr>
          <w:p w14:paraId="026E5630" w14:textId="77777777" w:rsidR="00EE00F5" w:rsidRPr="00EE00F5" w:rsidRDefault="00EE00F5" w:rsidP="000D1859">
            <w:pPr>
              <w:pStyle w:val="a6"/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00F5" w:rsidRPr="00EE00F5" w14:paraId="0A476F5B" w14:textId="77777777" w:rsidTr="000D1859">
        <w:tc>
          <w:tcPr>
            <w:tcW w:w="706" w:type="dxa"/>
          </w:tcPr>
          <w:p w14:paraId="6FDC8019" w14:textId="77777777" w:rsidR="00EE00F5" w:rsidRPr="00EE00F5" w:rsidRDefault="00EE00F5" w:rsidP="000D18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7" w:type="dxa"/>
          </w:tcPr>
          <w:p w14:paraId="792B3970" w14:textId="77777777" w:rsidR="00EE00F5" w:rsidRPr="00EE00F5" w:rsidRDefault="00EE00F5" w:rsidP="000D1859">
            <w:pPr>
              <w:pStyle w:val="af8"/>
              <w:shd w:val="clear" w:color="auto" w:fill="FFFFFF"/>
              <w:tabs>
                <w:tab w:val="left" w:pos="1134"/>
              </w:tabs>
              <w:spacing w:before="0" w:beforeAutospacing="0" w:after="0" w:afterAutospacing="0" w:line="276" w:lineRule="auto"/>
              <w:jc w:val="center"/>
              <w:textAlignment w:val="baseline"/>
              <w:rPr>
                <w:b/>
              </w:rPr>
            </w:pPr>
            <w:r w:rsidRPr="00EE00F5">
              <w:rPr>
                <w:b/>
              </w:rPr>
              <w:t>Планируемые результаты практики:</w:t>
            </w:r>
          </w:p>
        </w:tc>
      </w:tr>
      <w:tr w:rsidR="00EE00F5" w:rsidRPr="00EE00F5" w14:paraId="454A739B" w14:textId="77777777" w:rsidTr="000D1859">
        <w:tc>
          <w:tcPr>
            <w:tcW w:w="706" w:type="dxa"/>
          </w:tcPr>
          <w:p w14:paraId="7187BEA9" w14:textId="77777777" w:rsidR="00EE00F5" w:rsidRPr="00EE00F5" w:rsidRDefault="00EE00F5" w:rsidP="000D18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7" w:type="dxa"/>
          </w:tcPr>
          <w:p w14:paraId="7FAA59F8" w14:textId="77777777" w:rsidR="00EE00F5" w:rsidRPr="00EE00F5" w:rsidRDefault="00EE00F5" w:rsidP="000D1859">
            <w:pPr>
              <w:pStyle w:val="a6"/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00F5" w:rsidRPr="00EE00F5" w14:paraId="4B7EA258" w14:textId="77777777" w:rsidTr="000D1859">
        <w:tc>
          <w:tcPr>
            <w:tcW w:w="706" w:type="dxa"/>
          </w:tcPr>
          <w:p w14:paraId="5441EC88" w14:textId="77777777" w:rsidR="00EE00F5" w:rsidRPr="00EE00F5" w:rsidRDefault="00EE00F5" w:rsidP="000D18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7" w:type="dxa"/>
          </w:tcPr>
          <w:p w14:paraId="001BF47A" w14:textId="77777777" w:rsidR="00EE00F5" w:rsidRPr="00EE00F5" w:rsidRDefault="00EE00F5" w:rsidP="000D1859">
            <w:pPr>
              <w:shd w:val="clear" w:color="auto" w:fill="FFFFFF"/>
              <w:tabs>
                <w:tab w:val="left" w:pos="284"/>
              </w:tabs>
              <w:autoSpaceDE w:val="0"/>
              <w:jc w:val="both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</w:p>
        </w:tc>
      </w:tr>
    </w:tbl>
    <w:p w14:paraId="736F681D" w14:textId="77777777" w:rsidR="00EE00F5" w:rsidRDefault="00EE00F5" w:rsidP="00EE00F5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3FA11E8" w14:textId="77777777" w:rsidR="00EE00F5" w:rsidRPr="00917BB8" w:rsidRDefault="00EE00F5" w:rsidP="00EE00F5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B8DB4F0" w14:textId="0A0BB085" w:rsidR="00EE00F5" w:rsidRPr="00EE00F5" w:rsidRDefault="00EE00F5" w:rsidP="00EE00F5">
      <w:pPr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EE00F5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Руководитель практики от 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>кафедры</w:t>
      </w:r>
      <w:r w:rsidRPr="00EE00F5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Pr="00EE00F5">
        <w:rPr>
          <w:rFonts w:ascii="Times New Roman" w:eastAsia="Times New Roman" w:hAnsi="Times New Roman"/>
          <w:sz w:val="24"/>
          <w:szCs w:val="24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4"/>
          <w:szCs w:val="24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4"/>
          <w:szCs w:val="24"/>
          <w:lang w:val="ru-RU" w:eastAsia="ru-RU"/>
        </w:rPr>
        <w:tab/>
        <w:t xml:space="preserve"> </w:t>
      </w:r>
      <w:r w:rsidRPr="00EE00F5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 </w:t>
      </w:r>
      <w:r w:rsidRPr="00EE00F5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06635C38" w14:textId="77777777" w:rsidR="00EE00F5" w:rsidRPr="00EE00F5" w:rsidRDefault="00EE00F5" w:rsidP="00EE00F5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EE00F5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EE00F5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/>
        </w:rPr>
        <w:t xml:space="preserve">подпись)   </w:t>
      </w:r>
      <w:proofErr w:type="gramEnd"/>
      <w:r w:rsidRPr="00EE00F5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/>
        </w:rPr>
        <w:t xml:space="preserve">                 (И.О. Фамилия)</w:t>
      </w:r>
    </w:p>
    <w:p w14:paraId="2CD57BBB" w14:textId="77777777" w:rsidR="00EE00F5" w:rsidRPr="00EE00F5" w:rsidRDefault="00EE00F5" w:rsidP="00EE00F5">
      <w:pPr>
        <w:rPr>
          <w:rFonts w:ascii="Times New Roman" w:eastAsia="Times New Roman" w:hAnsi="Times New Roman"/>
          <w:sz w:val="16"/>
          <w:szCs w:val="28"/>
          <w:lang w:val="ru-RU" w:eastAsia="ru-RU"/>
        </w:rPr>
      </w:pPr>
    </w:p>
    <w:p w14:paraId="14F86EEE" w14:textId="77777777" w:rsidR="00EE00F5" w:rsidRPr="00EE00F5" w:rsidRDefault="00EE00F5" w:rsidP="00EE00F5">
      <w:pPr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</w:pPr>
      <w:r w:rsidRPr="00EE00F5">
        <w:rPr>
          <w:rFonts w:ascii="Times New Roman" w:eastAsia="Times New Roman" w:hAnsi="Times New Roman"/>
          <w:sz w:val="24"/>
          <w:szCs w:val="24"/>
          <w:lang w:val="ru-RU" w:eastAsia="ru-RU"/>
        </w:rPr>
        <w:t>Задание принял студент</w:t>
      </w:r>
      <w:r w:rsidRPr="00EE00F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:                                   </w:t>
      </w:r>
      <w:r w:rsidRPr="00EE00F5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</w:t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</w:p>
    <w:p w14:paraId="19C46A91" w14:textId="77777777" w:rsidR="00EE00F5" w:rsidRPr="00EE00F5" w:rsidRDefault="00EE00F5" w:rsidP="00EE00F5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EE00F5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EE00F5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/>
        </w:rPr>
        <w:t xml:space="preserve">подпись)   </w:t>
      </w:r>
      <w:proofErr w:type="gramEnd"/>
      <w:r w:rsidRPr="00EE00F5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/>
        </w:rPr>
        <w:t xml:space="preserve">                 (И.О. Фамилия)</w:t>
      </w:r>
    </w:p>
    <w:p w14:paraId="1F3908CE" w14:textId="77777777" w:rsidR="00EE00F5" w:rsidRPr="00EE00F5" w:rsidRDefault="00EE00F5" w:rsidP="00EE00F5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EE00F5">
        <w:rPr>
          <w:rFonts w:ascii="Times New Roman" w:eastAsia="Times New Roman" w:hAnsi="Times New Roman"/>
          <w:sz w:val="24"/>
          <w:szCs w:val="24"/>
          <w:lang w:val="ru-RU" w:eastAsia="ru-RU"/>
        </w:rPr>
        <w:t>СОГЛАСОВАНО</w:t>
      </w:r>
    </w:p>
    <w:p w14:paraId="6A138F4A" w14:textId="77777777" w:rsidR="00EE00F5" w:rsidRPr="00EE00F5" w:rsidRDefault="00EE00F5" w:rsidP="00EE00F5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0B6CFC87" w14:textId="77777777" w:rsidR="00EE00F5" w:rsidRPr="00EE00F5" w:rsidRDefault="00EE00F5" w:rsidP="00EE00F5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EE00F5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Руководитель практики от организации: </w:t>
      </w:r>
      <w:r w:rsidRPr="00EE00F5">
        <w:rPr>
          <w:rFonts w:ascii="Times New Roman" w:eastAsia="Times New Roman" w:hAnsi="Times New Roman"/>
          <w:sz w:val="24"/>
          <w:szCs w:val="24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4"/>
          <w:szCs w:val="24"/>
          <w:lang w:val="ru-RU" w:eastAsia="ru-RU"/>
        </w:rPr>
        <w:tab/>
        <w:t xml:space="preserve">            </w:t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</w:t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</w:p>
    <w:p w14:paraId="6F207712" w14:textId="77777777" w:rsidR="00EE00F5" w:rsidRPr="001E2962" w:rsidRDefault="00EE00F5" w:rsidP="00EE00F5">
      <w:pPr>
        <w:rPr>
          <w:rFonts w:ascii="Times New Roman" w:eastAsia="Times New Roman" w:hAnsi="Times New Roman"/>
          <w:i/>
          <w:sz w:val="28"/>
          <w:szCs w:val="28"/>
          <w:vertAlign w:val="superscript"/>
          <w:lang w:eastAsia="ru-RU"/>
        </w:rPr>
      </w:pPr>
      <w:r w:rsidRPr="00EE00F5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             </w:t>
      </w:r>
      <w:r w:rsidRPr="00917BB8">
        <w:rPr>
          <w:rFonts w:ascii="Times New Roman" w:eastAsia="Times New Roman" w:hAnsi="Times New Roman"/>
          <w:i/>
          <w:sz w:val="28"/>
          <w:szCs w:val="28"/>
          <w:vertAlign w:val="superscript"/>
          <w:lang w:eastAsia="ru-RU"/>
        </w:rPr>
        <w:t>(</w:t>
      </w:r>
      <w:proofErr w:type="spellStart"/>
      <w:proofErr w:type="gramStart"/>
      <w:r w:rsidRPr="00917BB8">
        <w:rPr>
          <w:rFonts w:ascii="Times New Roman" w:eastAsia="Times New Roman" w:hAnsi="Times New Roman"/>
          <w:i/>
          <w:sz w:val="28"/>
          <w:szCs w:val="28"/>
          <w:vertAlign w:val="superscript"/>
          <w:lang w:eastAsia="ru-RU"/>
        </w:rPr>
        <w:t>подпись</w:t>
      </w:r>
      <w:proofErr w:type="spellEnd"/>
      <w:proofErr w:type="gramEnd"/>
      <w:r w:rsidRPr="00917BB8">
        <w:rPr>
          <w:rFonts w:ascii="Times New Roman" w:eastAsia="Times New Roman" w:hAnsi="Times New Roman"/>
          <w:i/>
          <w:sz w:val="28"/>
          <w:szCs w:val="28"/>
          <w:vertAlign w:val="superscript"/>
          <w:lang w:eastAsia="ru-RU"/>
        </w:rPr>
        <w:t xml:space="preserve">)                    (И.О. </w:t>
      </w:r>
      <w:proofErr w:type="spellStart"/>
      <w:r w:rsidRPr="00917BB8">
        <w:rPr>
          <w:rFonts w:ascii="Times New Roman" w:eastAsia="Times New Roman" w:hAnsi="Times New Roman"/>
          <w:i/>
          <w:sz w:val="28"/>
          <w:szCs w:val="28"/>
          <w:vertAlign w:val="superscript"/>
          <w:lang w:eastAsia="ru-RU"/>
        </w:rPr>
        <w:t>Фамилия</w:t>
      </w:r>
      <w:proofErr w:type="spellEnd"/>
      <w:r w:rsidRPr="00917BB8">
        <w:rPr>
          <w:rFonts w:ascii="Times New Roman" w:eastAsia="Times New Roman" w:hAnsi="Times New Roman"/>
          <w:i/>
          <w:sz w:val="28"/>
          <w:szCs w:val="28"/>
          <w:vertAlign w:val="superscript"/>
          <w:lang w:eastAsia="ru-RU"/>
        </w:rPr>
        <w:t>)</w:t>
      </w:r>
    </w:p>
    <w:p w14:paraId="280B1A2C" w14:textId="7896DDF5" w:rsidR="00257D23" w:rsidRPr="001C2F11" w:rsidRDefault="00257D23" w:rsidP="00257D23">
      <w:pPr>
        <w:widowControl/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/>
        </w:rPr>
        <w:sectPr w:rsidR="00257D23" w:rsidRPr="001C2F11" w:rsidSect="00C9119A">
          <w:pgSz w:w="11906" w:h="16838"/>
          <w:pgMar w:top="1134" w:right="567" w:bottom="567" w:left="1134" w:header="709" w:footer="709" w:gutter="0"/>
          <w:cols w:space="708"/>
          <w:titlePg/>
          <w:docGrid w:linePitch="360"/>
        </w:sectPr>
      </w:pPr>
    </w:p>
    <w:p w14:paraId="4CF7CFD1" w14:textId="6C00C060" w:rsidR="00257D23" w:rsidRPr="00EE00F5" w:rsidRDefault="00257D23" w:rsidP="00EE00F5">
      <w:pPr>
        <w:widowControl/>
        <w:jc w:val="right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EE00F5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lastRenderedPageBreak/>
        <w:t>Приложение</w:t>
      </w:r>
      <w:r w:rsidR="00927A2D" w:rsidRPr="00EE00F5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r w:rsidRPr="00EE00F5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5</w:t>
      </w:r>
    </w:p>
    <w:p w14:paraId="59EC69DA" w14:textId="1A9C1B06" w:rsidR="00257D23" w:rsidRPr="001C2F11" w:rsidRDefault="00257D23" w:rsidP="00257D23">
      <w:pPr>
        <w:widowControl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1C2F1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Форма</w:t>
      </w:r>
      <w:r w:rsidR="00927A2D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дневника</w:t>
      </w:r>
    </w:p>
    <w:p w14:paraId="5DA5C3BC" w14:textId="77777777" w:rsidR="00257D23" w:rsidRPr="001C2F11" w:rsidRDefault="00257D23" w:rsidP="00257D23">
      <w:pPr>
        <w:widowControl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14:paraId="3E5FEE8F" w14:textId="77777777" w:rsidR="003B3F0C" w:rsidRPr="003B3F0C" w:rsidRDefault="003B3F0C" w:rsidP="003B3F0C">
      <w:pPr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3B3F0C">
        <w:rPr>
          <w:rFonts w:ascii="Times New Roman" w:eastAsia="Times New Roman" w:hAnsi="Times New Roman"/>
          <w:sz w:val="24"/>
          <w:szCs w:val="24"/>
          <w:lang w:val="ru-RU" w:eastAsia="ru-RU"/>
        </w:rPr>
        <w:t>Федеральное государственное образовательное бюджетное</w:t>
      </w:r>
    </w:p>
    <w:p w14:paraId="014FAB5C" w14:textId="77777777" w:rsidR="003B3F0C" w:rsidRPr="003B3F0C" w:rsidRDefault="003B3F0C" w:rsidP="003B3F0C">
      <w:pPr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3B3F0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учреждение высшего образования</w:t>
      </w:r>
    </w:p>
    <w:p w14:paraId="686D9FDE" w14:textId="77777777" w:rsidR="003B3F0C" w:rsidRPr="003B3F0C" w:rsidRDefault="003B3F0C" w:rsidP="003B3F0C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3B3F0C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 «Финансовый университет при Правительстве Российской Федерации»</w:t>
      </w:r>
    </w:p>
    <w:p w14:paraId="509AF15F" w14:textId="77777777" w:rsidR="003B3F0C" w:rsidRPr="003B3F0C" w:rsidRDefault="003B3F0C" w:rsidP="003B3F0C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3B3F0C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(Финансовый университет)</w:t>
      </w:r>
    </w:p>
    <w:p w14:paraId="632ABA21" w14:textId="77777777" w:rsidR="003B3F0C" w:rsidRPr="003B3F0C" w:rsidRDefault="003B3F0C" w:rsidP="003B3F0C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79335E0D" w14:textId="77777777" w:rsidR="003B3F0C" w:rsidRPr="003B3F0C" w:rsidRDefault="003B3F0C" w:rsidP="003B3F0C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42ABFF4D" w14:textId="77777777" w:rsidR="003B3F0C" w:rsidRPr="003B3F0C" w:rsidRDefault="003B3F0C" w:rsidP="003B3F0C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5B6DFA13" w14:textId="77777777" w:rsidR="003B3F0C" w:rsidRPr="003B3F0C" w:rsidRDefault="003B3F0C" w:rsidP="003B3F0C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3B3F0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Факультет </w:t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>Факультет налогов, аудита и бизнес-анализа</w:t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251F8139" w14:textId="77777777" w:rsidR="003B3F0C" w:rsidRPr="003B3F0C" w:rsidRDefault="003B3F0C" w:rsidP="003B3F0C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44AD24C6" w14:textId="77777777" w:rsidR="003B3F0C" w:rsidRPr="003B3F0C" w:rsidRDefault="003B3F0C" w:rsidP="003B3F0C">
      <w:pPr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3B3F0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Кафедра </w:t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>бизнес-аналитики Факультета налогов, аудита и бизнес-анализа</w:t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41689B31" w14:textId="77777777" w:rsidR="003B3F0C" w:rsidRPr="003B3F0C" w:rsidRDefault="003B3F0C" w:rsidP="003B3F0C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651689C7" w14:textId="77777777" w:rsidR="003B3F0C" w:rsidRPr="003B3F0C" w:rsidRDefault="003B3F0C" w:rsidP="003B3F0C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2CB09579" w14:textId="77777777" w:rsidR="003B3F0C" w:rsidRPr="003B3F0C" w:rsidRDefault="003B3F0C" w:rsidP="003B3F0C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0D63184E" w14:textId="77777777" w:rsidR="003B3F0C" w:rsidRPr="003B3F0C" w:rsidRDefault="003B3F0C" w:rsidP="003B3F0C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2DA8178B" w14:textId="77777777" w:rsidR="003B3F0C" w:rsidRPr="003B3F0C" w:rsidRDefault="003B3F0C" w:rsidP="003B3F0C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249BF39C" w14:textId="77777777" w:rsidR="003B3F0C" w:rsidRPr="003B3F0C" w:rsidRDefault="003B3F0C" w:rsidP="003B3F0C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0DDD5F6C" w14:textId="77777777" w:rsidR="003B3F0C" w:rsidRPr="003B3F0C" w:rsidRDefault="003B3F0C" w:rsidP="003B3F0C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00A26B1C" w14:textId="77777777" w:rsidR="003B3F0C" w:rsidRPr="003B3F0C" w:rsidRDefault="003B3F0C" w:rsidP="003B3F0C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3B3F0C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ДНЕВНИК</w:t>
      </w:r>
    </w:p>
    <w:p w14:paraId="71F3BF7A" w14:textId="77777777" w:rsidR="003B3F0C" w:rsidRPr="003B3F0C" w:rsidRDefault="003B3F0C" w:rsidP="003B3F0C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2F058EE7" w14:textId="77777777" w:rsidR="003B3F0C" w:rsidRPr="003B3F0C" w:rsidRDefault="003B3F0C" w:rsidP="003B3F0C">
      <w:pPr>
        <w:jc w:val="both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>По производственной практике: практике по получению профессиональных умений и опыта</w:t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br/>
        <w:t>профессиональной деятельности; преддипломной практике</w:t>
      </w:r>
    </w:p>
    <w:p w14:paraId="0348025F" w14:textId="77777777" w:rsidR="003B3F0C" w:rsidRPr="003B3F0C" w:rsidRDefault="003B3F0C" w:rsidP="003B3F0C">
      <w:pPr>
        <w:jc w:val="center"/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</w:pPr>
      <w:r w:rsidRPr="003B3F0C"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  <w:t>(указать вид (тип/типы) практики)</w:t>
      </w:r>
    </w:p>
    <w:p w14:paraId="7C8FB0CD" w14:textId="77777777" w:rsidR="003B3F0C" w:rsidRPr="003B3F0C" w:rsidRDefault="003B3F0C" w:rsidP="003B3F0C">
      <w:pPr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2F7EB4D1" w14:textId="1098BCF0" w:rsidR="003B3F0C" w:rsidRPr="003B3F0C" w:rsidRDefault="003B3F0C" w:rsidP="003B3F0C">
      <w:pPr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3B3F0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студента </w:t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>4</w:t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курса </w:t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__________ учебной группы </w:t>
      </w:r>
    </w:p>
    <w:p w14:paraId="2AEB8893" w14:textId="77777777" w:rsidR="003B3F0C" w:rsidRPr="003B3F0C" w:rsidRDefault="003B3F0C" w:rsidP="003B3F0C">
      <w:pPr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</w:p>
    <w:p w14:paraId="28E3304B" w14:textId="0CF43B6F" w:rsidR="003B3F0C" w:rsidRPr="003B3F0C" w:rsidRDefault="003B3F0C" w:rsidP="003B3F0C">
      <w:pPr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2EC06C43" w14:textId="77777777" w:rsidR="003B3F0C" w:rsidRPr="003B3F0C" w:rsidRDefault="003B3F0C" w:rsidP="003B3F0C">
      <w:pPr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3B3F0C"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  <w:t>(фамилия, имя, отчество)</w:t>
      </w:r>
    </w:p>
    <w:p w14:paraId="270616F7" w14:textId="7F981946" w:rsidR="003B3F0C" w:rsidRPr="003B3F0C" w:rsidRDefault="003B3F0C" w:rsidP="003B3F0C">
      <w:pPr>
        <w:jc w:val="both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3B3F0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Направление подготовки </w:t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>38.03.01 «Экономика»</w:t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2FABC64B" w14:textId="77777777" w:rsidR="003B3F0C" w:rsidRPr="003B3F0C" w:rsidRDefault="003B3F0C" w:rsidP="003B3F0C">
      <w:pPr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</w:pPr>
      <w:r w:rsidRPr="003B3F0C"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6BE2E670" w14:textId="495FCB75" w:rsidR="003B3F0C" w:rsidRPr="003B3F0C" w:rsidRDefault="003B3F0C" w:rsidP="003B3F0C">
      <w:pPr>
        <w:jc w:val="both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>профиль «Бизнес-архитектура и аналитика»</w:t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7AAF438E" w14:textId="77777777" w:rsidR="003B3F0C" w:rsidRPr="003B3F0C" w:rsidRDefault="003B3F0C" w:rsidP="003B3F0C">
      <w:pPr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</w:pPr>
      <w:r w:rsidRPr="003B3F0C"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30BF9BF1" w14:textId="77777777" w:rsidR="003B3F0C" w:rsidRPr="003B3F0C" w:rsidRDefault="003B3F0C" w:rsidP="003B3F0C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41CE420B" w14:textId="77777777" w:rsidR="003B3F0C" w:rsidRPr="003B3F0C" w:rsidRDefault="003B3F0C" w:rsidP="003B3F0C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20C88381" w14:textId="77777777" w:rsidR="003B3F0C" w:rsidRPr="003B3F0C" w:rsidRDefault="003B3F0C" w:rsidP="003B3F0C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4769A7BB" w14:textId="77777777" w:rsidR="003B3F0C" w:rsidRPr="003B3F0C" w:rsidRDefault="003B3F0C" w:rsidP="003B3F0C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3B548FCB" w14:textId="77777777" w:rsidR="003B3F0C" w:rsidRPr="003B3F0C" w:rsidRDefault="003B3F0C" w:rsidP="003B3F0C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4A9F460D" w14:textId="77777777" w:rsidR="003B3F0C" w:rsidRPr="003B3F0C" w:rsidRDefault="003B3F0C" w:rsidP="003B3F0C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5B4F376A" w14:textId="77777777" w:rsidR="003B3F0C" w:rsidRPr="003B3F0C" w:rsidRDefault="003B3F0C" w:rsidP="003B3F0C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090DBD6B" w14:textId="77777777" w:rsidR="003B3F0C" w:rsidRPr="003B3F0C" w:rsidRDefault="003B3F0C" w:rsidP="003B3F0C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6F287887" w14:textId="77777777" w:rsidR="003B3F0C" w:rsidRPr="003B3F0C" w:rsidRDefault="003B3F0C" w:rsidP="003B3F0C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7EA4B7E5" w14:textId="77777777" w:rsidR="003B3F0C" w:rsidRPr="003B3F0C" w:rsidRDefault="003B3F0C" w:rsidP="003B3F0C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102FB8EA" w14:textId="77777777" w:rsidR="003B3F0C" w:rsidRPr="003B3F0C" w:rsidRDefault="003B3F0C" w:rsidP="003B3F0C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11D5B211" w14:textId="09A8BFCB" w:rsidR="003B3F0C" w:rsidRPr="003B3F0C" w:rsidRDefault="003B3F0C" w:rsidP="003B3F0C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3B3F0C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Москва – 20</w:t>
      </w:r>
      <w:r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__</w:t>
      </w:r>
    </w:p>
    <w:p w14:paraId="4E1CED79" w14:textId="77777777" w:rsidR="003B3F0C" w:rsidRPr="003B3F0C" w:rsidRDefault="003B3F0C" w:rsidP="003B3F0C">
      <w:pPr>
        <w:spacing w:line="36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46CF16BE" w14:textId="77777777" w:rsidR="003B3F0C" w:rsidRPr="003B3F0C" w:rsidRDefault="003B3F0C" w:rsidP="003B3F0C">
      <w:pPr>
        <w:spacing w:line="36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3B3F0C">
        <w:rPr>
          <w:rFonts w:ascii="Times New Roman" w:eastAsia="Times New Roman" w:hAnsi="Times New Roman"/>
          <w:sz w:val="24"/>
          <w:szCs w:val="24"/>
          <w:lang w:val="ru-RU" w:eastAsia="ru-RU"/>
        </w:rPr>
        <w:br w:type="page"/>
      </w:r>
    </w:p>
    <w:p w14:paraId="11A8646C" w14:textId="77777777" w:rsidR="003B3F0C" w:rsidRPr="003B3F0C" w:rsidRDefault="003B3F0C" w:rsidP="003B3F0C">
      <w:pPr>
        <w:spacing w:line="360" w:lineRule="auto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3B3F0C">
        <w:rPr>
          <w:rFonts w:ascii="Times New Roman" w:eastAsia="Times New Roman" w:hAnsi="Times New Roman"/>
          <w:sz w:val="24"/>
          <w:szCs w:val="24"/>
          <w:lang w:val="ru-RU" w:eastAsia="ru-RU"/>
        </w:rPr>
        <w:lastRenderedPageBreak/>
        <w:t xml:space="preserve">Место прохождения практики </w:t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>_______</w:t>
      </w:r>
    </w:p>
    <w:p w14:paraId="04213E35" w14:textId="77777777" w:rsidR="003B3F0C" w:rsidRPr="003B3F0C" w:rsidRDefault="003B3F0C" w:rsidP="003B3F0C">
      <w:pPr>
        <w:spacing w:line="360" w:lineRule="auto"/>
        <w:rPr>
          <w:rFonts w:ascii="Times New Roman" w:eastAsia="Times New Roman" w:hAnsi="Times New Roman"/>
          <w:sz w:val="14"/>
          <w:szCs w:val="24"/>
          <w:lang w:val="ru-RU" w:eastAsia="ru-RU"/>
        </w:rPr>
      </w:pPr>
    </w:p>
    <w:p w14:paraId="0A5C28DC" w14:textId="42EE4B4A" w:rsidR="003B3F0C" w:rsidRPr="003B3F0C" w:rsidRDefault="003B3F0C" w:rsidP="003B3F0C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  <w:bookmarkStart w:id="37" w:name="_Hlk127793766"/>
      <w:r w:rsidRPr="003B3F0C">
        <w:rPr>
          <w:rFonts w:ascii="Times New Roman" w:eastAsia="Times New Roman" w:hAnsi="Times New Roman"/>
          <w:sz w:val="24"/>
          <w:szCs w:val="24"/>
          <w:lang w:val="ru-RU" w:eastAsia="ru-RU"/>
        </w:rPr>
        <w:t>Срок практики с «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>__</w:t>
      </w:r>
      <w:r w:rsidRPr="003B3F0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>_________</w:t>
      </w:r>
      <w:r w:rsidRPr="003B3F0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20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>__</w:t>
      </w:r>
      <w:r w:rsidRPr="003B3F0C">
        <w:rPr>
          <w:rFonts w:ascii="Times New Roman" w:eastAsia="Times New Roman" w:hAnsi="Times New Roman"/>
          <w:sz w:val="24"/>
          <w:szCs w:val="24"/>
          <w:lang w:val="ru-RU" w:eastAsia="ru-RU"/>
        </w:rPr>
        <w:t>г.  по «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>__</w:t>
      </w:r>
      <w:r w:rsidRPr="003B3F0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>________</w:t>
      </w:r>
      <w:r w:rsidRPr="003B3F0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20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>__</w:t>
      </w:r>
      <w:r w:rsidRPr="003B3F0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г.</w:t>
      </w:r>
    </w:p>
    <w:bookmarkEnd w:id="37"/>
    <w:p w14:paraId="0C983CD8" w14:textId="77777777" w:rsidR="003B3F0C" w:rsidRPr="003B3F0C" w:rsidRDefault="003B3F0C" w:rsidP="003B3F0C">
      <w:pPr>
        <w:spacing w:line="360" w:lineRule="auto"/>
        <w:rPr>
          <w:rFonts w:ascii="Times New Roman" w:eastAsia="Times New Roman" w:hAnsi="Times New Roman"/>
          <w:sz w:val="14"/>
          <w:szCs w:val="24"/>
          <w:lang w:val="ru-RU" w:eastAsia="ru-RU"/>
        </w:rPr>
      </w:pPr>
    </w:p>
    <w:p w14:paraId="4762D16E" w14:textId="77777777" w:rsidR="003B3F0C" w:rsidRPr="003B3F0C" w:rsidRDefault="003B3F0C" w:rsidP="003B3F0C">
      <w:pPr>
        <w:spacing w:line="36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3B3F0C">
        <w:rPr>
          <w:rFonts w:ascii="Times New Roman" w:eastAsia="Times New Roman" w:hAnsi="Times New Roman"/>
          <w:sz w:val="24"/>
          <w:szCs w:val="24"/>
          <w:lang w:val="ru-RU" w:eastAsia="ru-RU"/>
        </w:rPr>
        <w:t>Должность, Ф.И.О. руководителя практики от организации</w:t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 xml:space="preserve">         </w:t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 xml:space="preserve"> </w:t>
      </w:r>
    </w:p>
    <w:p w14:paraId="3509542F" w14:textId="77777777" w:rsidR="003B3F0C" w:rsidRPr="003B3F0C" w:rsidRDefault="003B3F0C" w:rsidP="003B3F0C">
      <w:pPr>
        <w:spacing w:line="360" w:lineRule="auto"/>
        <w:jc w:val="center"/>
        <w:rPr>
          <w:rFonts w:ascii="Times New Roman" w:eastAsia="Times New Roman" w:hAnsi="Times New Roman"/>
          <w:sz w:val="8"/>
          <w:szCs w:val="24"/>
          <w:lang w:val="ru-RU" w:eastAsia="ru-RU"/>
        </w:rPr>
      </w:pPr>
    </w:p>
    <w:p w14:paraId="41EF6624" w14:textId="77777777" w:rsidR="003B3F0C" w:rsidRPr="00917BB8" w:rsidRDefault="003B3F0C" w:rsidP="003B3F0C">
      <w:pPr>
        <w:spacing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17BB8">
        <w:rPr>
          <w:rFonts w:ascii="Times New Roman" w:eastAsia="Times New Roman" w:hAnsi="Times New Roman"/>
          <w:b/>
          <w:sz w:val="24"/>
          <w:szCs w:val="24"/>
          <w:lang w:eastAsia="ru-RU"/>
        </w:rPr>
        <w:t>УЧЕТ ВЫПОЛНЕННОЙ РАБОТЫ</w:t>
      </w:r>
    </w:p>
    <w:tbl>
      <w:tblPr>
        <w:tblStyle w:val="22"/>
        <w:tblW w:w="0" w:type="auto"/>
        <w:tblLook w:val="04A0" w:firstRow="1" w:lastRow="0" w:firstColumn="1" w:lastColumn="0" w:noHBand="0" w:noVBand="1"/>
      </w:tblPr>
      <w:tblGrid>
        <w:gridCol w:w="1384"/>
        <w:gridCol w:w="2126"/>
        <w:gridCol w:w="4423"/>
        <w:gridCol w:w="1920"/>
      </w:tblGrid>
      <w:tr w:rsidR="003B3F0C" w:rsidRPr="00856C45" w14:paraId="2318F158" w14:textId="77777777" w:rsidTr="000D1859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E4F78" w14:textId="77777777" w:rsidR="003B3F0C" w:rsidRPr="00917BB8" w:rsidRDefault="003B3F0C" w:rsidP="000D1859">
            <w:pPr>
              <w:jc w:val="center"/>
              <w:rPr>
                <w:sz w:val="24"/>
                <w:szCs w:val="24"/>
              </w:rPr>
            </w:pPr>
            <w:proofErr w:type="spellStart"/>
            <w:r w:rsidRPr="00917BB8">
              <w:rPr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B60A5" w14:textId="77777777" w:rsidR="003B3F0C" w:rsidRPr="00917BB8" w:rsidRDefault="003B3F0C" w:rsidP="000D1859">
            <w:pPr>
              <w:jc w:val="center"/>
              <w:rPr>
                <w:sz w:val="24"/>
                <w:szCs w:val="24"/>
              </w:rPr>
            </w:pPr>
            <w:r w:rsidRPr="00917BB8">
              <w:rPr>
                <w:sz w:val="24"/>
                <w:szCs w:val="24"/>
              </w:rPr>
              <w:t>Департамент/ Управление/</w:t>
            </w:r>
          </w:p>
          <w:p w14:paraId="20A780AC" w14:textId="77777777" w:rsidR="003B3F0C" w:rsidRPr="00917BB8" w:rsidRDefault="003B3F0C" w:rsidP="000D1859">
            <w:pPr>
              <w:jc w:val="center"/>
              <w:rPr>
                <w:sz w:val="24"/>
                <w:szCs w:val="24"/>
              </w:rPr>
            </w:pPr>
            <w:r w:rsidRPr="00917BB8">
              <w:rPr>
                <w:sz w:val="24"/>
                <w:szCs w:val="24"/>
              </w:rPr>
              <w:t>отдел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FB15" w14:textId="77777777" w:rsidR="003B3F0C" w:rsidRPr="00917BB8" w:rsidRDefault="003B3F0C" w:rsidP="000D1859">
            <w:pPr>
              <w:jc w:val="center"/>
              <w:rPr>
                <w:sz w:val="24"/>
                <w:szCs w:val="24"/>
              </w:rPr>
            </w:pPr>
            <w:proofErr w:type="spellStart"/>
            <w:r w:rsidRPr="00917BB8">
              <w:rPr>
                <w:sz w:val="24"/>
                <w:szCs w:val="24"/>
              </w:rPr>
              <w:t>Краткое</w:t>
            </w:r>
            <w:proofErr w:type="spellEnd"/>
            <w:r w:rsidRPr="00917BB8">
              <w:rPr>
                <w:sz w:val="24"/>
                <w:szCs w:val="24"/>
              </w:rPr>
              <w:t xml:space="preserve"> </w:t>
            </w:r>
            <w:proofErr w:type="spellStart"/>
            <w:r w:rsidRPr="00917BB8">
              <w:rPr>
                <w:sz w:val="24"/>
                <w:szCs w:val="24"/>
              </w:rPr>
              <w:t>содержание</w:t>
            </w:r>
            <w:proofErr w:type="spellEnd"/>
            <w:r w:rsidRPr="00917BB8">
              <w:rPr>
                <w:sz w:val="24"/>
                <w:szCs w:val="24"/>
              </w:rPr>
              <w:t xml:space="preserve"> </w:t>
            </w:r>
          </w:p>
          <w:p w14:paraId="7B504219" w14:textId="77777777" w:rsidR="003B3F0C" w:rsidRPr="00917BB8" w:rsidRDefault="003B3F0C" w:rsidP="000D1859">
            <w:pPr>
              <w:jc w:val="center"/>
              <w:rPr>
                <w:sz w:val="24"/>
                <w:szCs w:val="24"/>
              </w:rPr>
            </w:pPr>
            <w:proofErr w:type="spellStart"/>
            <w:r w:rsidRPr="00917BB8">
              <w:rPr>
                <w:sz w:val="24"/>
                <w:szCs w:val="24"/>
              </w:rPr>
              <w:t>работы</w:t>
            </w:r>
            <w:proofErr w:type="spellEnd"/>
            <w:r w:rsidRPr="00917BB8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студента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4A162" w14:textId="77777777" w:rsidR="003B3F0C" w:rsidRPr="003B3F0C" w:rsidRDefault="003B3F0C" w:rsidP="000D1859">
            <w:pPr>
              <w:jc w:val="center"/>
              <w:rPr>
                <w:sz w:val="24"/>
                <w:szCs w:val="24"/>
                <w:lang w:val="ru-RU"/>
              </w:rPr>
            </w:pPr>
            <w:r w:rsidRPr="003B3F0C">
              <w:rPr>
                <w:sz w:val="24"/>
                <w:szCs w:val="24"/>
                <w:lang w:val="ru-RU"/>
              </w:rPr>
              <w:t xml:space="preserve">Отметка </w:t>
            </w:r>
          </w:p>
          <w:p w14:paraId="39B00072" w14:textId="77777777" w:rsidR="003B3F0C" w:rsidRPr="003B3F0C" w:rsidRDefault="003B3F0C" w:rsidP="000D1859">
            <w:pPr>
              <w:jc w:val="center"/>
              <w:rPr>
                <w:sz w:val="24"/>
                <w:szCs w:val="24"/>
                <w:lang w:val="ru-RU"/>
              </w:rPr>
            </w:pPr>
            <w:r w:rsidRPr="003B3F0C">
              <w:rPr>
                <w:sz w:val="24"/>
                <w:szCs w:val="24"/>
                <w:lang w:val="ru-RU"/>
              </w:rPr>
              <w:t>о выполнении работы</w:t>
            </w:r>
          </w:p>
          <w:p w14:paraId="300DF912" w14:textId="77777777" w:rsidR="003B3F0C" w:rsidRPr="003B3F0C" w:rsidRDefault="003B3F0C" w:rsidP="000D1859">
            <w:pPr>
              <w:jc w:val="center"/>
              <w:rPr>
                <w:sz w:val="24"/>
                <w:szCs w:val="24"/>
                <w:lang w:val="ru-RU"/>
              </w:rPr>
            </w:pPr>
            <w:r w:rsidRPr="003B3F0C">
              <w:rPr>
                <w:sz w:val="24"/>
                <w:szCs w:val="24"/>
                <w:lang w:val="ru-RU"/>
              </w:rPr>
              <w:t>(подпись руководитель практики от организации)</w:t>
            </w:r>
          </w:p>
        </w:tc>
      </w:tr>
      <w:tr w:rsidR="003B3F0C" w:rsidRPr="00917BB8" w14:paraId="43F789E7" w14:textId="77777777" w:rsidTr="000D1859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9397" w14:textId="77777777" w:rsidR="003B3F0C" w:rsidRPr="00917BB8" w:rsidRDefault="003B3F0C" w:rsidP="000D1859">
            <w:pPr>
              <w:jc w:val="center"/>
              <w:rPr>
                <w:sz w:val="24"/>
                <w:szCs w:val="24"/>
              </w:rPr>
            </w:pPr>
            <w:r w:rsidRPr="00917BB8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BA6F" w14:textId="77777777" w:rsidR="003B3F0C" w:rsidRPr="00917BB8" w:rsidRDefault="003B3F0C" w:rsidP="000D1859">
            <w:pPr>
              <w:jc w:val="center"/>
              <w:rPr>
                <w:sz w:val="24"/>
                <w:szCs w:val="24"/>
              </w:rPr>
            </w:pPr>
            <w:r w:rsidRPr="00917BB8">
              <w:rPr>
                <w:sz w:val="24"/>
                <w:szCs w:val="24"/>
              </w:rPr>
              <w:t>2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FF19" w14:textId="77777777" w:rsidR="003B3F0C" w:rsidRPr="00917BB8" w:rsidRDefault="003B3F0C" w:rsidP="000D1859">
            <w:pPr>
              <w:jc w:val="center"/>
              <w:rPr>
                <w:sz w:val="24"/>
                <w:szCs w:val="24"/>
              </w:rPr>
            </w:pPr>
            <w:r w:rsidRPr="00917BB8">
              <w:rPr>
                <w:sz w:val="24"/>
                <w:szCs w:val="24"/>
              </w:rPr>
              <w:t>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86CED" w14:textId="77777777" w:rsidR="003B3F0C" w:rsidRPr="00917BB8" w:rsidRDefault="003B3F0C" w:rsidP="000D1859">
            <w:pPr>
              <w:jc w:val="center"/>
              <w:rPr>
                <w:sz w:val="24"/>
                <w:szCs w:val="24"/>
              </w:rPr>
            </w:pPr>
            <w:r w:rsidRPr="00917BB8">
              <w:rPr>
                <w:sz w:val="24"/>
                <w:szCs w:val="24"/>
              </w:rPr>
              <w:t>4</w:t>
            </w:r>
          </w:p>
        </w:tc>
      </w:tr>
      <w:tr w:rsidR="003B3F0C" w:rsidRPr="00917BB8" w14:paraId="2A45CA4A" w14:textId="77777777" w:rsidTr="000D185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398A" w14:textId="4ACB3830" w:rsidR="003B3F0C" w:rsidRPr="00270B79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615B5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B1E4" w14:textId="77777777" w:rsidR="003B3F0C" w:rsidRPr="00917BB8" w:rsidRDefault="003B3F0C" w:rsidP="000D185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82AB" w14:textId="77777777" w:rsidR="003B3F0C" w:rsidRPr="00E3097D" w:rsidRDefault="003B3F0C" w:rsidP="000D1859">
            <w:pPr>
              <w:spacing w:line="360" w:lineRule="auto"/>
              <w:jc w:val="center"/>
              <w:rPr>
                <w:i/>
                <w:sz w:val="24"/>
                <w:szCs w:val="24"/>
              </w:rPr>
            </w:pPr>
            <w:proofErr w:type="spellStart"/>
            <w:r w:rsidRPr="00E3097D">
              <w:rPr>
                <w:i/>
                <w:sz w:val="24"/>
                <w:szCs w:val="24"/>
              </w:rPr>
              <w:t>выполнено</w:t>
            </w:r>
            <w:proofErr w:type="spellEnd"/>
          </w:p>
        </w:tc>
      </w:tr>
      <w:tr w:rsidR="003B3F0C" w:rsidRPr="00917BB8" w14:paraId="3E4FD99C" w14:textId="77777777" w:rsidTr="000D185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4F80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BA70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4BD4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EE8A4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3B3F0C" w:rsidRPr="00917BB8" w14:paraId="364D679D" w14:textId="77777777" w:rsidTr="000D185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BFD3B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E85D2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8468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6FB0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3B3F0C" w:rsidRPr="00917BB8" w14:paraId="06A9CBB8" w14:textId="77777777" w:rsidTr="000D185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C01C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D659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0EE9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0723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3B3F0C" w:rsidRPr="00917BB8" w14:paraId="71C8748E" w14:textId="77777777" w:rsidTr="000D185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90B04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62A1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B3F2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035B0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3B3F0C" w:rsidRPr="00917BB8" w14:paraId="728C21F1" w14:textId="77777777" w:rsidTr="000D185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60B3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8944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F888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73293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3B3F0C" w:rsidRPr="00917BB8" w14:paraId="57BD6642" w14:textId="77777777" w:rsidTr="000D185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1403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F7B80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B120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C104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3B3F0C" w:rsidRPr="00917BB8" w14:paraId="43B2FFED" w14:textId="77777777" w:rsidTr="000D185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C779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92A1A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E350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D52EC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3B3F0C" w:rsidRPr="00917BB8" w14:paraId="2B5C9E28" w14:textId="77777777" w:rsidTr="000D185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0F8EB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36B3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3702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83A98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3B3F0C" w:rsidRPr="00917BB8" w14:paraId="316BD2FF" w14:textId="77777777" w:rsidTr="000D185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1C35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2CF29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0A52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CEFE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3B3F0C" w:rsidRPr="00917BB8" w14:paraId="7B32CFA4" w14:textId="77777777" w:rsidTr="000D185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49B2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E8F7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0127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82291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3B3F0C" w:rsidRPr="00917BB8" w14:paraId="7668A828" w14:textId="77777777" w:rsidTr="000D185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C4E8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DBB6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B062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5C38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3B3F0C" w:rsidRPr="00917BB8" w14:paraId="4785AF93" w14:textId="77777777" w:rsidTr="000D185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80DB4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7FF1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1A50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6020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3B3F0C" w:rsidRPr="00917BB8" w14:paraId="06FDA0F7" w14:textId="77777777" w:rsidTr="000D185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6F4B" w14:textId="71376F43" w:rsidR="003B3F0C" w:rsidRPr="00270B79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88BC" w14:textId="77777777" w:rsidR="003B3F0C" w:rsidRPr="00917BB8" w:rsidRDefault="003B3F0C" w:rsidP="000D1859">
            <w:pPr>
              <w:jc w:val="center"/>
              <w:rPr>
                <w:sz w:val="24"/>
                <w:szCs w:val="24"/>
              </w:rPr>
            </w:pPr>
            <w:proofErr w:type="spellStart"/>
            <w:r w:rsidRPr="00917BB8">
              <w:rPr>
                <w:sz w:val="24"/>
                <w:szCs w:val="24"/>
                <w:lang w:eastAsia="ru-RU"/>
              </w:rPr>
              <w:t>Защита</w:t>
            </w:r>
            <w:proofErr w:type="spellEnd"/>
            <w:r w:rsidRPr="00917BB8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7BB8">
              <w:rPr>
                <w:sz w:val="24"/>
                <w:szCs w:val="24"/>
                <w:lang w:eastAsia="ru-RU"/>
              </w:rPr>
              <w:t>отчета</w:t>
            </w:r>
            <w:proofErr w:type="spellEnd"/>
            <w:r w:rsidRPr="00917BB8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7BB8">
              <w:rPr>
                <w:sz w:val="24"/>
                <w:szCs w:val="24"/>
                <w:lang w:eastAsia="ru-RU"/>
              </w:rPr>
              <w:t>по</w:t>
            </w:r>
            <w:proofErr w:type="spellEnd"/>
            <w:r w:rsidRPr="00917BB8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7BB8">
              <w:rPr>
                <w:sz w:val="24"/>
                <w:szCs w:val="24"/>
                <w:lang w:eastAsia="ru-RU"/>
              </w:rPr>
              <w:t>практике</w:t>
            </w:r>
            <w:proofErr w:type="spellEnd"/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4AC5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436D" w14:textId="77777777" w:rsidR="003B3F0C" w:rsidRPr="00917BB8" w:rsidRDefault="003B3F0C" w:rsidP="000D185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 w14:paraId="4B14DA94" w14:textId="77777777" w:rsidR="003B3F0C" w:rsidRPr="00917BB8" w:rsidRDefault="003B3F0C" w:rsidP="003B3F0C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A12381A" w14:textId="77777777" w:rsidR="003B3F0C" w:rsidRPr="00917BB8" w:rsidRDefault="003B3F0C" w:rsidP="003B3F0C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7FF4392" w14:textId="77777777" w:rsidR="003B3F0C" w:rsidRPr="00917BB8" w:rsidRDefault="003B3F0C" w:rsidP="003B3F0C">
      <w:pPr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183C85">
        <w:rPr>
          <w:rFonts w:ascii="Times New Roman" w:eastAsia="Times New Roman" w:hAnsi="Times New Roman"/>
          <w:sz w:val="24"/>
          <w:szCs w:val="24"/>
          <w:lang w:eastAsia="ru-RU"/>
        </w:rPr>
        <w:t>уководитель</w:t>
      </w:r>
      <w:proofErr w:type="spellEnd"/>
      <w:r w:rsidRPr="00183C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83C85">
        <w:rPr>
          <w:rFonts w:ascii="Times New Roman" w:eastAsia="Times New Roman" w:hAnsi="Times New Roman"/>
          <w:sz w:val="24"/>
          <w:szCs w:val="24"/>
          <w:lang w:eastAsia="ru-RU"/>
        </w:rPr>
        <w:t>практики</w:t>
      </w:r>
      <w:proofErr w:type="spellEnd"/>
      <w:r w:rsidRPr="00183C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83C85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spellEnd"/>
      <w:r w:rsidRPr="00183C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83C85">
        <w:rPr>
          <w:rFonts w:ascii="Times New Roman" w:eastAsia="Times New Roman" w:hAnsi="Times New Roman"/>
          <w:sz w:val="24"/>
          <w:szCs w:val="24"/>
          <w:lang w:eastAsia="ru-RU"/>
        </w:rPr>
        <w:t>организации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917BB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917BB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917BB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917BB8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917BB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917BB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917BB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</w:p>
    <w:p w14:paraId="06CFF0EA" w14:textId="77777777" w:rsidR="003B3F0C" w:rsidRPr="00917BB8" w:rsidRDefault="003B3F0C" w:rsidP="003B3F0C">
      <w:pP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917BB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(</w:t>
      </w:r>
      <w:proofErr w:type="spellStart"/>
      <w:proofErr w:type="gramStart"/>
      <w:r w:rsidRPr="00917BB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подпись</w:t>
      </w:r>
      <w:proofErr w:type="spellEnd"/>
      <w:proofErr w:type="gramEnd"/>
      <w:r w:rsidRPr="00917BB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)                    (И.О. </w:t>
      </w:r>
      <w:proofErr w:type="spellStart"/>
      <w:r w:rsidRPr="00917BB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Фамилия</w:t>
      </w:r>
      <w:proofErr w:type="spellEnd"/>
      <w:r w:rsidRPr="00917BB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)</w:t>
      </w:r>
    </w:p>
    <w:p w14:paraId="7259EF50" w14:textId="77777777" w:rsidR="003B3F0C" w:rsidRPr="00917BB8" w:rsidRDefault="003B3F0C" w:rsidP="003B3F0C">
      <w:pPr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</w:p>
    <w:p w14:paraId="7F3EB3A4" w14:textId="77777777" w:rsidR="003B3F0C" w:rsidRDefault="003B3F0C" w:rsidP="003B3F0C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917BB8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</w:t>
      </w:r>
      <w:r w:rsidRPr="00917BB8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М.П.</w:t>
      </w:r>
    </w:p>
    <w:p w14:paraId="368D09CF" w14:textId="13ABBC35" w:rsidR="00257D23" w:rsidRPr="001C2F11" w:rsidRDefault="00257D23" w:rsidP="00257D23">
      <w:pPr>
        <w:widowControl/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/>
        </w:rPr>
      </w:pPr>
    </w:p>
    <w:p w14:paraId="5BBE1520" w14:textId="77777777" w:rsidR="00257D23" w:rsidRPr="001C2F11" w:rsidRDefault="00257D23" w:rsidP="00257D23">
      <w:pPr>
        <w:widowControl/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/>
        </w:rPr>
        <w:sectPr w:rsidR="00257D23" w:rsidRPr="001C2F11" w:rsidSect="00C9119A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263D5F0B" w14:textId="0552E8F4" w:rsidR="00257D23" w:rsidRPr="00EE00F5" w:rsidRDefault="00257D23" w:rsidP="00EE00F5">
      <w:pPr>
        <w:widowControl/>
        <w:jc w:val="right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EE00F5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lastRenderedPageBreak/>
        <w:t>Приложение</w:t>
      </w:r>
      <w:r w:rsidR="00927A2D" w:rsidRPr="00EE00F5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r w:rsidRPr="00EE00F5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6</w:t>
      </w:r>
    </w:p>
    <w:p w14:paraId="1B73EA7C" w14:textId="49F8CF58" w:rsidR="00257D23" w:rsidRPr="001C2F11" w:rsidRDefault="00257D23" w:rsidP="00257D23">
      <w:pPr>
        <w:widowControl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1C2F1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Форма</w:t>
      </w:r>
      <w:r w:rsidR="00927A2D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отзыва</w:t>
      </w:r>
    </w:p>
    <w:p w14:paraId="48F76772" w14:textId="77777777" w:rsidR="00257D23" w:rsidRPr="001C2F11" w:rsidRDefault="00257D23" w:rsidP="00257D23">
      <w:pPr>
        <w:widowControl/>
        <w:jc w:val="center"/>
        <w:rPr>
          <w:rFonts w:ascii="Times New Roman" w:eastAsia="Times New Roman" w:hAnsi="Times New Roman"/>
          <w:lang w:val="ru-RU" w:eastAsia="ru-RU"/>
        </w:rPr>
      </w:pPr>
    </w:p>
    <w:p w14:paraId="7AF936CB" w14:textId="77777777" w:rsidR="003B3F0C" w:rsidRPr="00917BB8" w:rsidRDefault="003B3F0C" w:rsidP="003B3F0C">
      <w:pPr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17BB8">
        <w:rPr>
          <w:rFonts w:ascii="Times New Roman" w:eastAsia="Times New Roman" w:hAnsi="Times New Roman"/>
          <w:b/>
          <w:sz w:val="24"/>
          <w:szCs w:val="24"/>
          <w:lang w:eastAsia="ru-RU"/>
        </w:rPr>
        <w:t>ОТЗЫВ</w:t>
      </w:r>
    </w:p>
    <w:p w14:paraId="45B7F0EC" w14:textId="77777777" w:rsidR="003B3F0C" w:rsidRPr="00917BB8" w:rsidRDefault="003B3F0C" w:rsidP="003B3F0C">
      <w:pPr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A26C38" w14:textId="77777777" w:rsidR="003B3F0C" w:rsidRPr="00917BB8" w:rsidRDefault="003B3F0C" w:rsidP="003B3F0C">
      <w:pPr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7B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</w:t>
      </w:r>
      <w:proofErr w:type="spellStart"/>
      <w:r w:rsidRPr="00917BB8">
        <w:rPr>
          <w:rFonts w:ascii="Times New Roman" w:eastAsia="Times New Roman" w:hAnsi="Times New Roman"/>
          <w:b/>
          <w:sz w:val="24"/>
          <w:szCs w:val="24"/>
          <w:lang w:eastAsia="ru-RU"/>
        </w:rPr>
        <w:t>прохождении</w:t>
      </w:r>
      <w:proofErr w:type="spellEnd"/>
      <w:r w:rsidRPr="00917B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917BB8">
        <w:rPr>
          <w:rFonts w:ascii="Times New Roman" w:eastAsia="Times New Roman" w:hAnsi="Times New Roman"/>
          <w:b/>
          <w:sz w:val="24"/>
          <w:szCs w:val="24"/>
          <w:lang w:eastAsia="ru-RU"/>
        </w:rPr>
        <w:t>практики</w:t>
      </w:r>
      <w:proofErr w:type="spellEnd"/>
    </w:p>
    <w:p w14:paraId="3E1E7C0E" w14:textId="77777777" w:rsidR="003B3F0C" w:rsidRPr="00917BB8" w:rsidRDefault="003B3F0C" w:rsidP="003B3F0C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28A0B84" w14:textId="77777777" w:rsidR="003B3F0C" w:rsidRPr="00917BB8" w:rsidRDefault="003B3F0C" w:rsidP="003B3F0C">
      <w:pPr>
        <w:jc w:val="both"/>
        <w:rPr>
          <w:rFonts w:ascii="Times New Roman" w:eastAsia="Times New Roman" w:hAnsi="Times New Roman"/>
          <w:spacing w:val="-2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Студент</w:t>
      </w:r>
      <w:proofErr w:type="spellEnd"/>
      <w:r w:rsidRPr="00917B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17BB8">
        <w:rPr>
          <w:rFonts w:ascii="Times New Roman" w:eastAsia="Times New Roman" w:hAnsi="Times New Roman"/>
          <w:spacing w:val="-20"/>
          <w:sz w:val="24"/>
          <w:szCs w:val="24"/>
          <w:lang w:eastAsia="ru-RU"/>
        </w:rPr>
        <w:t>_____________________________________________________________________________________</w:t>
      </w:r>
    </w:p>
    <w:p w14:paraId="74E8860A" w14:textId="77777777" w:rsidR="003B3F0C" w:rsidRPr="00917BB8" w:rsidRDefault="003B3F0C" w:rsidP="003B3F0C">
      <w:pPr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17BB8">
        <w:rPr>
          <w:rFonts w:ascii="Times New Roman" w:eastAsia="Times New Roman" w:hAnsi="Times New Roman"/>
          <w:i/>
          <w:sz w:val="24"/>
          <w:szCs w:val="24"/>
          <w:lang w:eastAsia="ru-RU"/>
        </w:rPr>
        <w:t>(Ф.И.О.)</w:t>
      </w:r>
    </w:p>
    <w:p w14:paraId="176B2B97" w14:textId="77777777" w:rsidR="003B3F0C" w:rsidRPr="003B3F0C" w:rsidRDefault="003B3F0C" w:rsidP="003B3F0C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3B3F0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Факультет </w:t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>налогов, аудита и бизнес-анализа</w:t>
      </w:r>
      <w:r w:rsidRPr="003B3F0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___________________________________</w:t>
      </w:r>
    </w:p>
    <w:p w14:paraId="0574005F" w14:textId="77777777" w:rsidR="003B3F0C" w:rsidRPr="003B3F0C" w:rsidRDefault="003B3F0C" w:rsidP="003B3F0C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4E3EFF0C" w14:textId="77777777" w:rsidR="003B3F0C" w:rsidRPr="003B3F0C" w:rsidRDefault="003B3F0C" w:rsidP="003B3F0C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3B3F0C">
        <w:rPr>
          <w:rFonts w:ascii="Times New Roman" w:eastAsia="Times New Roman" w:hAnsi="Times New Roman"/>
          <w:sz w:val="24"/>
          <w:szCs w:val="24"/>
          <w:lang w:val="ru-RU" w:eastAsia="ru-RU"/>
        </w:rPr>
        <w:t>проходил(а</w:t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>)</w:t>
      </w:r>
      <w:r w:rsidRPr="003B3F0C">
        <w:rPr>
          <w:rFonts w:ascii="Times New Roman" w:eastAsia="Times New Roman" w:hAnsi="Times New Roman"/>
          <w:spacing w:val="-20"/>
          <w:sz w:val="24"/>
          <w:szCs w:val="24"/>
          <w:u w:val="single"/>
          <w:lang w:val="ru-RU" w:eastAsia="ru-RU"/>
        </w:rPr>
        <w:t xml:space="preserve"> </w:t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>производственную практику: практику по получению профессиональных умений и опыта профессиональной деятельности; преддипломную практику</w:t>
      </w:r>
    </w:p>
    <w:p w14:paraId="61CB5496" w14:textId="77777777" w:rsidR="003B3F0C" w:rsidRPr="003B3F0C" w:rsidRDefault="003B3F0C" w:rsidP="003B3F0C">
      <w:pPr>
        <w:tabs>
          <w:tab w:val="left" w:pos="1590"/>
        </w:tabs>
        <w:jc w:val="center"/>
        <w:rPr>
          <w:rFonts w:ascii="Times New Roman" w:eastAsia="Times New Roman" w:hAnsi="Times New Roman"/>
          <w:i/>
          <w:sz w:val="20"/>
          <w:szCs w:val="20"/>
          <w:lang w:val="ru-RU" w:eastAsia="ru-RU"/>
        </w:rPr>
      </w:pPr>
      <w:r w:rsidRPr="003B3F0C">
        <w:rPr>
          <w:rFonts w:ascii="Times New Roman" w:eastAsia="Times New Roman" w:hAnsi="Times New Roman"/>
          <w:i/>
          <w:sz w:val="20"/>
          <w:szCs w:val="20"/>
          <w:lang w:val="ru-RU" w:eastAsia="ru-RU"/>
        </w:rPr>
        <w:t>(вид практики)</w:t>
      </w:r>
    </w:p>
    <w:p w14:paraId="5078E78A" w14:textId="77777777" w:rsidR="003B3F0C" w:rsidRPr="003B3F0C" w:rsidRDefault="003B3F0C" w:rsidP="003B3F0C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49578C4C" w14:textId="77777777" w:rsidR="003B3F0C" w:rsidRPr="003B3F0C" w:rsidRDefault="003B3F0C" w:rsidP="003B3F0C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3B3F0C">
        <w:rPr>
          <w:rFonts w:ascii="Times New Roman" w:eastAsia="Times New Roman" w:hAnsi="Times New Roman"/>
          <w:sz w:val="24"/>
          <w:szCs w:val="24"/>
          <w:lang w:val="ru-RU" w:eastAsia="ru-RU"/>
        </w:rPr>
        <w:t>в период с «20» февраля 2024 г.  по «02» апреля 2024 г.</w:t>
      </w:r>
    </w:p>
    <w:p w14:paraId="3EAE206B" w14:textId="77777777" w:rsidR="003B3F0C" w:rsidRPr="003B3F0C" w:rsidRDefault="003B3F0C" w:rsidP="003B3F0C">
      <w:pPr>
        <w:contextualSpacing/>
        <w:jc w:val="both"/>
        <w:rPr>
          <w:rFonts w:ascii="Times New Roman" w:eastAsia="Times New Roman" w:hAnsi="Times New Roman"/>
          <w:i/>
          <w:sz w:val="24"/>
          <w:szCs w:val="24"/>
          <w:lang w:val="ru-RU" w:eastAsia="ru-RU"/>
        </w:rPr>
      </w:pPr>
      <w:r w:rsidRPr="003B3F0C">
        <w:rPr>
          <w:rFonts w:ascii="Times New Roman" w:eastAsia="Times New Roman" w:hAnsi="Times New Roman"/>
          <w:sz w:val="24"/>
          <w:szCs w:val="24"/>
          <w:lang w:val="ru-RU" w:eastAsia="ru-RU"/>
        </w:rPr>
        <w:t>в</w:t>
      </w:r>
      <w:r w:rsidRPr="003B3F0C"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  <w:t>___________________________________________________________________________________________________</w:t>
      </w:r>
    </w:p>
    <w:p w14:paraId="391E766C" w14:textId="77777777" w:rsidR="003B3F0C" w:rsidRPr="003B3F0C" w:rsidRDefault="003B3F0C" w:rsidP="003B3F0C">
      <w:pPr>
        <w:jc w:val="center"/>
        <w:rPr>
          <w:rFonts w:ascii="Times New Roman" w:eastAsia="Times New Roman" w:hAnsi="Times New Roman"/>
          <w:i/>
          <w:sz w:val="24"/>
          <w:szCs w:val="24"/>
          <w:lang w:val="ru-RU" w:eastAsia="ru-RU"/>
        </w:rPr>
      </w:pPr>
    </w:p>
    <w:p w14:paraId="60B1E6FF" w14:textId="5B2D4A53" w:rsidR="003B3F0C" w:rsidRPr="003B3F0C" w:rsidRDefault="003B3F0C" w:rsidP="003B3F0C">
      <w:pPr>
        <w:tabs>
          <w:tab w:val="center" w:pos="4536"/>
        </w:tabs>
        <w:contextualSpacing/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</w:pPr>
      <w:r w:rsidRPr="003B3F0C"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  <w:tab/>
        <w:t>___________________________________________________________________________________________________</w:t>
      </w:r>
    </w:p>
    <w:p w14:paraId="23F7B5B5" w14:textId="77777777" w:rsidR="003B3F0C" w:rsidRPr="003B3F0C" w:rsidRDefault="003B3F0C" w:rsidP="003B3F0C">
      <w:pPr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val="ru-RU" w:eastAsia="ru-RU"/>
        </w:rPr>
      </w:pPr>
      <w:r w:rsidRPr="003B3F0C"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  <w:t xml:space="preserve">           </w:t>
      </w:r>
      <w:r w:rsidRPr="003B3F0C">
        <w:rPr>
          <w:rFonts w:ascii="Times New Roman" w:eastAsia="Times New Roman" w:hAnsi="Times New Roman"/>
          <w:i/>
          <w:spacing w:val="-20"/>
          <w:sz w:val="24"/>
          <w:szCs w:val="24"/>
          <w:lang w:val="ru-RU" w:eastAsia="ru-RU"/>
        </w:rPr>
        <w:t>(</w:t>
      </w:r>
      <w:r w:rsidRPr="003B3F0C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>наименование организации, наименование структурного подразделения)</w:t>
      </w:r>
    </w:p>
    <w:p w14:paraId="710297E6" w14:textId="77777777" w:rsidR="003B3F0C" w:rsidRPr="003B3F0C" w:rsidRDefault="003B3F0C" w:rsidP="003B3F0C">
      <w:pPr>
        <w:contextualSpacing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0B8A46C6" w14:textId="77777777" w:rsidR="003B3F0C" w:rsidRPr="003B3F0C" w:rsidRDefault="003B3F0C" w:rsidP="003B3F0C">
      <w:pPr>
        <w:contextualSpacing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3B3F0C">
        <w:rPr>
          <w:rFonts w:ascii="Times New Roman" w:eastAsia="Times New Roman" w:hAnsi="Times New Roman"/>
          <w:sz w:val="24"/>
          <w:szCs w:val="24"/>
          <w:lang w:val="ru-RU" w:eastAsia="ru-RU"/>
        </w:rPr>
        <w:t>В период прохождения практики _</w:t>
      </w:r>
      <w:r w:rsidRPr="003B3F0C"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  <w:t>_________________________________________________________________</w:t>
      </w:r>
    </w:p>
    <w:p w14:paraId="52C9C2EA" w14:textId="77777777" w:rsidR="003B3F0C" w:rsidRPr="003B3F0C" w:rsidRDefault="003B3F0C" w:rsidP="003B3F0C">
      <w:pPr>
        <w:ind w:firstLine="708"/>
        <w:jc w:val="center"/>
        <w:rPr>
          <w:rFonts w:ascii="Times New Roman" w:eastAsia="Times New Roman" w:hAnsi="Times New Roman"/>
          <w:i/>
          <w:sz w:val="24"/>
          <w:szCs w:val="24"/>
          <w:lang w:val="ru-RU" w:eastAsia="ru-RU"/>
        </w:rPr>
      </w:pPr>
      <w:r w:rsidRPr="003B3F0C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>(Ф.И.О. студента)</w:t>
      </w:r>
    </w:p>
    <w:p w14:paraId="21477290" w14:textId="77777777" w:rsidR="003B3F0C" w:rsidRPr="003B3F0C" w:rsidRDefault="003B3F0C" w:rsidP="003B3F0C">
      <w:pPr>
        <w:contextualSpacing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3B3F0C">
        <w:rPr>
          <w:rFonts w:ascii="Times New Roman" w:eastAsia="Times New Roman" w:hAnsi="Times New Roman"/>
          <w:sz w:val="24"/>
          <w:szCs w:val="24"/>
          <w:lang w:val="ru-RU" w:eastAsia="ru-RU"/>
        </w:rPr>
        <w:t>поручалось решение следующих задач:</w:t>
      </w:r>
    </w:p>
    <w:p w14:paraId="4D02B2D6" w14:textId="77777777" w:rsidR="003B3F0C" w:rsidRPr="003B3F0C" w:rsidRDefault="003B3F0C" w:rsidP="003B3F0C">
      <w:pPr>
        <w:contextualSpacing/>
        <w:jc w:val="both"/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</w:pPr>
      <w:r w:rsidRPr="003B3F0C"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  <w:t>____________________________________________________________________________________________________</w:t>
      </w:r>
    </w:p>
    <w:p w14:paraId="7B93A23E" w14:textId="77777777" w:rsidR="003B3F0C" w:rsidRPr="003B3F0C" w:rsidRDefault="003B3F0C" w:rsidP="003B3F0C">
      <w:pPr>
        <w:tabs>
          <w:tab w:val="left" w:pos="9072"/>
        </w:tabs>
        <w:contextualSpacing/>
        <w:jc w:val="both"/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</w:pPr>
      <w:r w:rsidRPr="003B3F0C"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  <w:t>____________________________________________________________________________________________________</w:t>
      </w:r>
    </w:p>
    <w:p w14:paraId="69C410F1" w14:textId="77777777" w:rsidR="003B3F0C" w:rsidRPr="003B3F0C" w:rsidRDefault="003B3F0C" w:rsidP="003B3F0C">
      <w:pPr>
        <w:contextualSpacing/>
        <w:jc w:val="both"/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</w:pPr>
      <w:r w:rsidRPr="003B3F0C"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  <w:t>____________________________________________________________________________________________________</w:t>
      </w:r>
    </w:p>
    <w:p w14:paraId="001E61A7" w14:textId="77777777" w:rsidR="003B3F0C" w:rsidRPr="003B3F0C" w:rsidRDefault="003B3F0C" w:rsidP="003B3F0C">
      <w:pPr>
        <w:contextualSpacing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2894F798" w14:textId="77777777" w:rsidR="003B3F0C" w:rsidRPr="003B3F0C" w:rsidRDefault="003B3F0C" w:rsidP="003B3F0C">
      <w:pPr>
        <w:contextualSpacing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3B3F0C">
        <w:rPr>
          <w:rFonts w:ascii="Times New Roman" w:eastAsia="Times New Roman" w:hAnsi="Times New Roman"/>
          <w:sz w:val="24"/>
          <w:szCs w:val="24"/>
          <w:lang w:val="ru-RU" w:eastAsia="ru-RU"/>
        </w:rPr>
        <w:t>В период прохождения практики студент проявил(а) _______________________</w:t>
      </w:r>
      <w:r w:rsidRPr="003B3F0C"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  <w:t>_</w:t>
      </w:r>
      <w:r w:rsidRPr="003B3F0C">
        <w:rPr>
          <w:rFonts w:ascii="Times New Roman" w:eastAsia="Times New Roman" w:hAnsi="Times New Roman"/>
          <w:sz w:val="24"/>
          <w:szCs w:val="24"/>
          <w:lang w:val="ru-RU" w:eastAsia="ru-RU"/>
        </w:rPr>
        <w:t>_________</w:t>
      </w:r>
    </w:p>
    <w:p w14:paraId="75EB5756" w14:textId="77777777" w:rsidR="003B3F0C" w:rsidRPr="000D1859" w:rsidRDefault="003B3F0C" w:rsidP="003B3F0C">
      <w:pPr>
        <w:contextualSpacing/>
        <w:jc w:val="both"/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</w:pPr>
      <w:r w:rsidRPr="000D1859"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  <w:t>____________________________________________________________________________________________________</w:t>
      </w:r>
    </w:p>
    <w:p w14:paraId="608273A7" w14:textId="77777777" w:rsidR="003B3F0C" w:rsidRPr="000D1859" w:rsidRDefault="003B3F0C" w:rsidP="003B3F0C">
      <w:pPr>
        <w:contextualSpacing/>
        <w:jc w:val="both"/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</w:pPr>
      <w:r w:rsidRPr="000D1859"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  <w:t>____________________________________________________________________________________________________</w:t>
      </w:r>
    </w:p>
    <w:p w14:paraId="079BBFCA" w14:textId="77777777" w:rsidR="003B3F0C" w:rsidRPr="000D1859" w:rsidRDefault="003B3F0C" w:rsidP="003B3F0C">
      <w:pPr>
        <w:contextualSpacing/>
        <w:jc w:val="both"/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</w:pPr>
      <w:r w:rsidRPr="000D1859"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  <w:t>____________________________________________________________________________________________________</w:t>
      </w:r>
    </w:p>
    <w:p w14:paraId="7D194DFE" w14:textId="77777777" w:rsidR="003B3F0C" w:rsidRPr="000D1859" w:rsidRDefault="003B3F0C" w:rsidP="003B3F0C">
      <w:pPr>
        <w:contextualSpacing/>
        <w:jc w:val="both"/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</w:pPr>
      <w:r w:rsidRPr="000D1859"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  <w:t>____________________________________________________________________________________________________</w:t>
      </w:r>
    </w:p>
    <w:p w14:paraId="6BD092E8" w14:textId="77777777" w:rsidR="003B3F0C" w:rsidRPr="003B3F0C" w:rsidRDefault="003B3F0C" w:rsidP="003B3F0C">
      <w:pPr>
        <w:contextualSpacing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3BA0D142" w14:textId="77777777" w:rsidR="003B3F0C" w:rsidRPr="003B3F0C" w:rsidRDefault="003B3F0C" w:rsidP="003B3F0C">
      <w:pPr>
        <w:contextualSpacing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3B3F0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Результаты работы студента:                                              </w:t>
      </w:r>
    </w:p>
    <w:p w14:paraId="238897F0" w14:textId="77777777" w:rsidR="003B3F0C" w:rsidRPr="003B3F0C" w:rsidRDefault="003B3F0C" w:rsidP="003B3F0C">
      <w:pPr>
        <w:contextualSpacing/>
        <w:jc w:val="both"/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</w:pPr>
      <w:r w:rsidRPr="003B3F0C"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  <w:t>____________________________________________________________________________________________________</w:t>
      </w:r>
    </w:p>
    <w:p w14:paraId="4A398630" w14:textId="77777777" w:rsidR="003B3F0C" w:rsidRPr="003B3F0C" w:rsidRDefault="003B3F0C" w:rsidP="003B3F0C">
      <w:pPr>
        <w:contextualSpacing/>
        <w:jc w:val="both"/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</w:pPr>
      <w:r w:rsidRPr="003B3F0C"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  <w:t>____________________________________________________________________________________________________</w:t>
      </w:r>
    </w:p>
    <w:p w14:paraId="1BDDBB87" w14:textId="77777777" w:rsidR="003B3F0C" w:rsidRPr="003B3F0C" w:rsidRDefault="003B3F0C" w:rsidP="003B3F0C">
      <w:pPr>
        <w:contextualSpacing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246FE696" w14:textId="77777777" w:rsidR="003B3F0C" w:rsidRPr="003B3F0C" w:rsidRDefault="003B3F0C" w:rsidP="003B3F0C">
      <w:pPr>
        <w:contextualSpacing/>
        <w:jc w:val="both"/>
        <w:rPr>
          <w:rFonts w:ascii="Times New Roman" w:eastAsia="Times New Roman" w:hAnsi="Times New Roman"/>
          <w:i/>
          <w:sz w:val="24"/>
          <w:szCs w:val="24"/>
          <w:lang w:val="ru-RU" w:eastAsia="ru-RU"/>
        </w:rPr>
      </w:pPr>
      <w:r w:rsidRPr="003B3F0C">
        <w:rPr>
          <w:rFonts w:ascii="Times New Roman" w:eastAsia="Times New Roman" w:hAnsi="Times New Roman"/>
          <w:sz w:val="24"/>
          <w:szCs w:val="24"/>
          <w:lang w:val="ru-RU" w:eastAsia="ru-RU"/>
        </w:rPr>
        <w:t>Считаю, что по итогам практики студент может (не может) быть допущен к защите отчета по практике.</w:t>
      </w:r>
    </w:p>
    <w:p w14:paraId="73EDD956" w14:textId="77777777" w:rsidR="003B3F0C" w:rsidRPr="003B3F0C" w:rsidRDefault="003B3F0C" w:rsidP="003B3F0C">
      <w:pPr>
        <w:contextualSpacing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06B7B813" w14:textId="77777777" w:rsidR="003B3F0C" w:rsidRPr="003B3F0C" w:rsidRDefault="003B3F0C" w:rsidP="003B3F0C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>_____________________________</w:t>
      </w:r>
      <w:r w:rsidRPr="003B3F0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                       </w:t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>_________________</w:t>
      </w:r>
      <w:r w:rsidRPr="003B3F0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    </w:t>
      </w:r>
      <w:r w:rsidRPr="003B3F0C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>_______________________</w:t>
      </w:r>
    </w:p>
    <w:p w14:paraId="511D5FE2" w14:textId="77777777" w:rsidR="003B3F0C" w:rsidRPr="003B3F0C" w:rsidRDefault="003B3F0C" w:rsidP="003B3F0C">
      <w:pPr>
        <w:rPr>
          <w:rFonts w:ascii="Times New Roman" w:eastAsia="Times New Roman" w:hAnsi="Times New Roman"/>
          <w:i/>
          <w:sz w:val="24"/>
          <w:szCs w:val="24"/>
          <w:lang w:val="ru-RU" w:eastAsia="ru-RU"/>
        </w:rPr>
      </w:pPr>
      <w:r w:rsidRPr="003B3F0C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 xml:space="preserve">(должность руководителя практики                        </w:t>
      </w:r>
      <w:proofErr w:type="gramStart"/>
      <w:r w:rsidRPr="003B3F0C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 xml:space="preserve">   (</w:t>
      </w:r>
      <w:proofErr w:type="gramEnd"/>
      <w:r w:rsidRPr="003B3F0C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>подпись)                                        (Ф.И.О.)</w:t>
      </w:r>
    </w:p>
    <w:p w14:paraId="6EF436AB" w14:textId="77777777" w:rsidR="003B3F0C" w:rsidRPr="003B3F0C" w:rsidRDefault="003B3F0C" w:rsidP="003B3F0C">
      <w:pPr>
        <w:rPr>
          <w:rFonts w:ascii="Times New Roman" w:eastAsia="Times New Roman" w:hAnsi="Times New Roman"/>
          <w:i/>
          <w:sz w:val="24"/>
          <w:szCs w:val="24"/>
          <w:lang w:val="ru-RU" w:eastAsia="ru-RU"/>
        </w:rPr>
      </w:pPr>
      <w:r w:rsidRPr="003B3F0C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>от организации)</w:t>
      </w:r>
    </w:p>
    <w:p w14:paraId="29E22899" w14:textId="77777777" w:rsidR="003B3F0C" w:rsidRPr="003B3F0C" w:rsidRDefault="003B3F0C" w:rsidP="003B3F0C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643C2D67" w14:textId="77777777" w:rsidR="003B3F0C" w:rsidRPr="003B3F0C" w:rsidRDefault="003B3F0C" w:rsidP="003B3F0C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3B3F0C">
        <w:rPr>
          <w:rFonts w:ascii="Times New Roman" w:eastAsia="Times New Roman" w:hAnsi="Times New Roman"/>
          <w:sz w:val="24"/>
          <w:szCs w:val="24"/>
          <w:lang w:val="ru-RU" w:eastAsia="ru-RU"/>
        </w:rPr>
        <w:t>«___» ___________________20____г.</w:t>
      </w:r>
    </w:p>
    <w:p w14:paraId="73A6AE9E" w14:textId="77777777" w:rsidR="003B3F0C" w:rsidRPr="003B3F0C" w:rsidRDefault="003B3F0C" w:rsidP="003B3F0C">
      <w:pPr>
        <w:ind w:firstLine="708"/>
        <w:rPr>
          <w:rFonts w:ascii="Times New Roman" w:eastAsia="Times New Roman" w:hAnsi="Times New Roman"/>
          <w:color w:val="FF0000"/>
          <w:sz w:val="24"/>
          <w:szCs w:val="24"/>
          <w:lang w:val="ru-RU" w:eastAsia="ru-RU"/>
        </w:rPr>
      </w:pPr>
      <w:r w:rsidRPr="003B3F0C">
        <w:rPr>
          <w:rFonts w:ascii="Times New Roman" w:eastAsia="Times New Roman" w:hAnsi="Times New Roman"/>
          <w:color w:val="FF0000"/>
          <w:sz w:val="24"/>
          <w:szCs w:val="24"/>
          <w:lang w:val="ru-RU" w:eastAsia="ru-RU"/>
        </w:rPr>
        <w:t xml:space="preserve">             М.П.</w:t>
      </w:r>
    </w:p>
    <w:p w14:paraId="5C85DA4F" w14:textId="77777777" w:rsidR="003B3F0C" w:rsidRPr="003B3F0C" w:rsidRDefault="003B3F0C" w:rsidP="003B3F0C">
      <w:pPr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val="ru-RU" w:eastAsia="ru-RU"/>
        </w:rPr>
      </w:pPr>
    </w:p>
    <w:p w14:paraId="1614ECBB" w14:textId="77777777" w:rsidR="003B3F0C" w:rsidRPr="003B3F0C" w:rsidRDefault="003B3F0C" w:rsidP="003B3F0C">
      <w:pPr>
        <w:ind w:firstLine="708"/>
        <w:jc w:val="both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  <w:r w:rsidRPr="003B3F0C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>Отзыв подписывается руководителем практики от организации и заверяется печатью организации.</w:t>
      </w:r>
    </w:p>
    <w:p w14:paraId="2CAD41D7" w14:textId="0909C6BB" w:rsidR="00257D23" w:rsidRPr="001C2F11" w:rsidRDefault="00257D23" w:rsidP="00257D23">
      <w:pPr>
        <w:widowControl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val="ru-RU" w:eastAsia="ru-RU"/>
        </w:rPr>
      </w:pPr>
    </w:p>
    <w:p w14:paraId="0DC39B8B" w14:textId="77777777" w:rsidR="00257D23" w:rsidRPr="001C2F11" w:rsidRDefault="00257D23" w:rsidP="00257D23">
      <w:pPr>
        <w:widowControl/>
        <w:jc w:val="both"/>
        <w:rPr>
          <w:rFonts w:ascii="Times New Roman" w:eastAsia="Times New Roman" w:hAnsi="Times New Roman"/>
          <w:i/>
          <w:sz w:val="24"/>
          <w:szCs w:val="24"/>
          <w:lang w:val="ru-RU" w:eastAsia="ru-RU"/>
        </w:rPr>
        <w:sectPr w:rsidR="00257D23" w:rsidRPr="001C2F11" w:rsidSect="00C9119A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2432CD15" w14:textId="156FFD37" w:rsidR="00257D23" w:rsidRPr="00EE00F5" w:rsidRDefault="00257D23" w:rsidP="00EE00F5">
      <w:pPr>
        <w:widowControl/>
        <w:jc w:val="right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EE00F5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lastRenderedPageBreak/>
        <w:t>Приложение</w:t>
      </w:r>
      <w:r w:rsidR="00927A2D" w:rsidRPr="00EE00F5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</w:t>
      </w:r>
      <w:r w:rsidRPr="00EE00F5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7</w:t>
      </w:r>
    </w:p>
    <w:p w14:paraId="4BF27133" w14:textId="3B57C566" w:rsidR="00257D23" w:rsidRPr="001C2F11" w:rsidRDefault="00257D23" w:rsidP="00257D23">
      <w:pPr>
        <w:widowControl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1C2F1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Форма</w:t>
      </w:r>
      <w:r w:rsidR="00927A2D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титульного</w:t>
      </w:r>
      <w:r w:rsidR="00927A2D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листа</w:t>
      </w:r>
      <w:r w:rsidR="00927A2D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1C2F11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отчета</w:t>
      </w:r>
    </w:p>
    <w:p w14:paraId="2EED91D0" w14:textId="77777777" w:rsidR="00257D23" w:rsidRPr="001C2F11" w:rsidRDefault="00257D23" w:rsidP="00257D23">
      <w:pPr>
        <w:widowControl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14:paraId="13F0F64F" w14:textId="77777777" w:rsidR="00EE00F5" w:rsidRPr="00EE00F5" w:rsidRDefault="00EE00F5" w:rsidP="00EE00F5">
      <w:pPr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bookmarkStart w:id="38" w:name="_Toc403063063"/>
      <w:r w:rsidRPr="00EE00F5">
        <w:rPr>
          <w:rFonts w:ascii="Times New Roman" w:eastAsia="Times New Roman" w:hAnsi="Times New Roman"/>
          <w:sz w:val="24"/>
          <w:szCs w:val="24"/>
          <w:lang w:val="ru-RU" w:eastAsia="ru-RU"/>
        </w:rPr>
        <w:t>Федеральное государственное образовательное бюджетное</w:t>
      </w:r>
    </w:p>
    <w:p w14:paraId="1E25F211" w14:textId="77777777" w:rsidR="00EE00F5" w:rsidRPr="00EE00F5" w:rsidRDefault="00EE00F5" w:rsidP="00EE00F5">
      <w:pPr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EE00F5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учреждение высшего образования</w:t>
      </w:r>
    </w:p>
    <w:p w14:paraId="30C446F3" w14:textId="77777777" w:rsidR="00EE00F5" w:rsidRPr="00EE00F5" w:rsidRDefault="00EE00F5" w:rsidP="00EE00F5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EE00F5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 «Финансовый университет при Правительстве Российской Федерации»</w:t>
      </w:r>
    </w:p>
    <w:p w14:paraId="74E2AAC5" w14:textId="77777777" w:rsidR="00EE00F5" w:rsidRPr="00EE00F5" w:rsidRDefault="00EE00F5" w:rsidP="00EE00F5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EE00F5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(Финансовый университет)</w:t>
      </w:r>
    </w:p>
    <w:p w14:paraId="36BE473F" w14:textId="77777777" w:rsidR="00EE00F5" w:rsidRPr="00EE00F5" w:rsidRDefault="00EE00F5" w:rsidP="00EE00F5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3CC00325" w14:textId="69FC03E6" w:rsidR="00EE00F5" w:rsidRPr="00EE00F5" w:rsidRDefault="00EE00F5" w:rsidP="00EE00F5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EE00F5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Факультет </w:t>
      </w:r>
      <w:r w:rsidRPr="00EE00F5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>Факультет налогов, аудита и бизнес-анализа</w:t>
      </w:r>
      <w:r w:rsidRPr="00EE00F5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2D457251" w14:textId="77777777" w:rsidR="00EE00F5" w:rsidRPr="00EE00F5" w:rsidRDefault="00EE00F5" w:rsidP="00EE00F5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5C3F5907" w14:textId="68B4A406" w:rsidR="00EE00F5" w:rsidRPr="00EE00F5" w:rsidRDefault="00EE00F5" w:rsidP="00EE00F5">
      <w:pPr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EE00F5">
        <w:rPr>
          <w:rFonts w:ascii="Times New Roman" w:eastAsia="Times New Roman" w:hAnsi="Times New Roman"/>
          <w:sz w:val="24"/>
          <w:szCs w:val="24"/>
          <w:lang w:val="ru-RU" w:eastAsia="ru-RU"/>
        </w:rPr>
        <w:t>Кафедра</w:t>
      </w:r>
      <w:r w:rsidRPr="00EE00F5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 xml:space="preserve"> бизнес-аналитики Факультета налогов, аудита и бизнес-анализа</w:t>
      </w:r>
      <w:r w:rsidRPr="00EE00F5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054745F3" w14:textId="77777777" w:rsidR="00EE00F5" w:rsidRPr="00EE00F5" w:rsidRDefault="00EE00F5" w:rsidP="00EE00F5">
      <w:pPr>
        <w:jc w:val="both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</w:p>
    <w:p w14:paraId="71C4211A" w14:textId="77777777" w:rsidR="00EE00F5" w:rsidRPr="00EE00F5" w:rsidRDefault="00EE00F5" w:rsidP="00EE00F5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EE00F5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ОТЧЕТ</w:t>
      </w:r>
    </w:p>
    <w:p w14:paraId="2ED8C08A" w14:textId="77777777" w:rsidR="00EE00F5" w:rsidRPr="00EE00F5" w:rsidRDefault="00EE00F5" w:rsidP="00EE00F5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4C5F4A98" w14:textId="77777777" w:rsidR="00EE00F5" w:rsidRPr="00EE00F5" w:rsidRDefault="00EE00F5" w:rsidP="00EE00F5">
      <w:pPr>
        <w:jc w:val="both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EE00F5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>по производственной практике: практике по получению профессиональных умений и опыта</w:t>
      </w:r>
      <w:r w:rsidRPr="00EE00F5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br/>
        <w:t>профессиональной деятельности; преддипломной практике</w:t>
      </w:r>
    </w:p>
    <w:p w14:paraId="7EBD8899" w14:textId="77777777" w:rsidR="00EE00F5" w:rsidRPr="00EE00F5" w:rsidRDefault="00EE00F5" w:rsidP="00EE00F5">
      <w:pPr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EE00F5"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  <w:t xml:space="preserve"> (указать вид (тип/типы) практики)</w:t>
      </w:r>
    </w:p>
    <w:p w14:paraId="482E5E8D" w14:textId="77777777" w:rsidR="00EE00F5" w:rsidRPr="00EE00F5" w:rsidRDefault="00EE00F5" w:rsidP="00EE00F5">
      <w:pPr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35EE2290" w14:textId="059B2305" w:rsidR="00EE00F5" w:rsidRPr="00EE00F5" w:rsidRDefault="00EE00F5" w:rsidP="00EE00F5">
      <w:pPr>
        <w:jc w:val="both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EE00F5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Направление подготовки </w:t>
      </w:r>
      <w:r w:rsidRPr="00EE00F5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>38.03.01 «Экономика»</w:t>
      </w:r>
      <w:r w:rsidRPr="00EE00F5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0BB0B1E7" w14:textId="77777777" w:rsidR="00EE00F5" w:rsidRPr="00EE00F5" w:rsidRDefault="00EE00F5" w:rsidP="00EE00F5">
      <w:pPr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</w:pPr>
      <w:r w:rsidRPr="00EE00F5"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14A59841" w14:textId="007D107B" w:rsidR="00EE00F5" w:rsidRPr="00EE00F5" w:rsidRDefault="00EE00F5" w:rsidP="00EE00F5">
      <w:pPr>
        <w:jc w:val="both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EE00F5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>профиль «Учет, анализ и аудит»</w:t>
      </w:r>
      <w:r w:rsidRPr="00EE00F5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EE00F5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2FCEA4F8" w14:textId="77777777" w:rsidR="00EE00F5" w:rsidRPr="00EE00F5" w:rsidRDefault="00EE00F5" w:rsidP="00EE00F5">
      <w:pPr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</w:pPr>
      <w:r w:rsidRPr="00EE00F5"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  <w:t xml:space="preserve"> (профиль образовательной программы бакалавриата/направленность образовательной программы магистратуры)</w:t>
      </w:r>
    </w:p>
    <w:p w14:paraId="259B9024" w14:textId="77777777" w:rsidR="00EE00F5" w:rsidRPr="00EE00F5" w:rsidRDefault="00EE00F5" w:rsidP="00EE00F5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tbl>
      <w:tblPr>
        <w:tblStyle w:val="32"/>
        <w:tblW w:w="0" w:type="auto"/>
        <w:jc w:val="righ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283"/>
        <w:gridCol w:w="2398"/>
      </w:tblGrid>
      <w:tr w:rsidR="00EE00F5" w:rsidRPr="00EE00F5" w14:paraId="33B82516" w14:textId="77777777" w:rsidTr="00EE00F5">
        <w:trPr>
          <w:trHeight w:val="454"/>
          <w:jc w:val="right"/>
        </w:trPr>
        <w:tc>
          <w:tcPr>
            <w:tcW w:w="2835" w:type="dxa"/>
            <w:vAlign w:val="bottom"/>
            <w:hideMark/>
          </w:tcPr>
          <w:p w14:paraId="1A850372" w14:textId="77777777" w:rsidR="00EE00F5" w:rsidRPr="00EE00F5" w:rsidRDefault="00EE00F5" w:rsidP="00EE00F5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E00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Выполнил</w:t>
            </w:r>
            <w:proofErr w:type="spellEnd"/>
            <w:r w:rsidRPr="00EE00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83" w:type="dxa"/>
            <w:vAlign w:val="bottom"/>
          </w:tcPr>
          <w:p w14:paraId="7BE1F2FE" w14:textId="77777777" w:rsidR="00EE00F5" w:rsidRPr="00EE00F5" w:rsidRDefault="00EE00F5" w:rsidP="00EE00F5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8" w:type="dxa"/>
            <w:vAlign w:val="bottom"/>
          </w:tcPr>
          <w:p w14:paraId="2633FE86" w14:textId="77777777" w:rsidR="00EE00F5" w:rsidRPr="00EE00F5" w:rsidRDefault="00EE00F5" w:rsidP="00EE00F5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E00F5" w:rsidRPr="00EE00F5" w14:paraId="6C8B646A" w14:textId="77777777" w:rsidTr="00EE00F5">
        <w:trPr>
          <w:trHeight w:val="454"/>
          <w:jc w:val="right"/>
        </w:trPr>
        <w:tc>
          <w:tcPr>
            <w:tcW w:w="2835" w:type="dxa"/>
            <w:vAlign w:val="bottom"/>
            <w:hideMark/>
          </w:tcPr>
          <w:p w14:paraId="3A737EA1" w14:textId="77777777" w:rsidR="00EE00F5" w:rsidRPr="00EE00F5" w:rsidRDefault="00EE00F5" w:rsidP="00EE00F5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E00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студент</w:t>
            </w:r>
            <w:proofErr w:type="spellEnd"/>
            <w:r w:rsidRPr="00EE00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00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учебной</w:t>
            </w:r>
            <w:proofErr w:type="spellEnd"/>
            <w:r w:rsidRPr="00EE00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00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группы</w:t>
            </w:r>
            <w:proofErr w:type="spellEnd"/>
          </w:p>
        </w:tc>
        <w:tc>
          <w:tcPr>
            <w:tcW w:w="283" w:type="dxa"/>
            <w:vAlign w:val="bottom"/>
          </w:tcPr>
          <w:p w14:paraId="7BCDC4D2" w14:textId="77777777" w:rsidR="00EE00F5" w:rsidRPr="00EE00F5" w:rsidRDefault="00EE00F5" w:rsidP="00EE00F5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04A06E" w14:textId="77777777" w:rsidR="00EE00F5" w:rsidRPr="00EE00F5" w:rsidRDefault="00EE00F5" w:rsidP="00EE00F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E00F5" w:rsidRPr="00EE00F5" w14:paraId="0D7E9C64" w14:textId="77777777" w:rsidTr="00EE00F5">
        <w:trPr>
          <w:trHeight w:val="454"/>
          <w:jc w:val="right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982926" w14:textId="77777777" w:rsidR="00EE00F5" w:rsidRPr="00EE00F5" w:rsidRDefault="00EE00F5" w:rsidP="00EE00F5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Align w:val="bottom"/>
          </w:tcPr>
          <w:p w14:paraId="7A6F6D58" w14:textId="77777777" w:rsidR="00EE00F5" w:rsidRPr="00EE00F5" w:rsidRDefault="00EE00F5" w:rsidP="00EE00F5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C2C14E" w14:textId="77777777" w:rsidR="00EE00F5" w:rsidRPr="00EE00F5" w:rsidRDefault="00EE00F5" w:rsidP="00EE00F5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E00F5" w:rsidRPr="00EE00F5" w14:paraId="13A4C04E" w14:textId="77777777" w:rsidTr="00EE00F5">
        <w:trPr>
          <w:trHeight w:val="454"/>
          <w:jc w:val="right"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D424DA4" w14:textId="77777777" w:rsidR="00EE00F5" w:rsidRPr="00EE00F5" w:rsidRDefault="00EE00F5" w:rsidP="00EE00F5">
            <w:pPr>
              <w:tabs>
                <w:tab w:val="left" w:pos="3828"/>
                <w:tab w:val="left" w:pos="524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00F5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ru-RU"/>
              </w:rPr>
              <w:t xml:space="preserve">(И.О. </w:t>
            </w:r>
            <w:proofErr w:type="spellStart"/>
            <w:r w:rsidRPr="00EE00F5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ru-RU"/>
              </w:rPr>
              <w:t>Фамилия</w:t>
            </w:r>
            <w:proofErr w:type="spellEnd"/>
            <w:r w:rsidRPr="00EE00F5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ru-RU"/>
              </w:rPr>
              <w:t>)</w:t>
            </w:r>
          </w:p>
        </w:tc>
        <w:tc>
          <w:tcPr>
            <w:tcW w:w="283" w:type="dxa"/>
          </w:tcPr>
          <w:p w14:paraId="03A977F4" w14:textId="77777777" w:rsidR="00EE00F5" w:rsidRPr="00EE00F5" w:rsidRDefault="00EE00F5" w:rsidP="00EE00F5">
            <w:pPr>
              <w:tabs>
                <w:tab w:val="left" w:pos="3828"/>
                <w:tab w:val="left" w:pos="5245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6B8A49" w14:textId="77777777" w:rsidR="00EE00F5" w:rsidRPr="00EE00F5" w:rsidRDefault="00EE00F5" w:rsidP="00EE00F5">
            <w:pPr>
              <w:tabs>
                <w:tab w:val="left" w:pos="3828"/>
                <w:tab w:val="left" w:pos="524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00F5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ru-RU"/>
              </w:rPr>
              <w:t>(</w:t>
            </w:r>
            <w:proofErr w:type="spellStart"/>
            <w:r w:rsidRPr="00EE00F5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ru-RU"/>
              </w:rPr>
              <w:t>подпись</w:t>
            </w:r>
            <w:proofErr w:type="spellEnd"/>
            <w:r w:rsidRPr="00EE00F5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ru-RU"/>
              </w:rPr>
              <w:t>)</w:t>
            </w:r>
          </w:p>
        </w:tc>
      </w:tr>
      <w:tr w:rsidR="00EE00F5" w:rsidRPr="00EE00F5" w14:paraId="25239CD7" w14:textId="77777777" w:rsidTr="00EE00F5">
        <w:trPr>
          <w:trHeight w:val="454"/>
          <w:jc w:val="right"/>
        </w:trPr>
        <w:tc>
          <w:tcPr>
            <w:tcW w:w="2835" w:type="dxa"/>
            <w:vAlign w:val="bottom"/>
            <w:hideMark/>
          </w:tcPr>
          <w:p w14:paraId="32722323" w14:textId="77777777" w:rsidR="00EE00F5" w:rsidRPr="00EE00F5" w:rsidRDefault="00EE00F5" w:rsidP="00EE00F5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E00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Проверили</w:t>
            </w:r>
            <w:proofErr w:type="spellEnd"/>
            <w:r w:rsidRPr="00EE00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83" w:type="dxa"/>
            <w:vAlign w:val="bottom"/>
          </w:tcPr>
          <w:p w14:paraId="5FBAD566" w14:textId="77777777" w:rsidR="00EE00F5" w:rsidRPr="00EE00F5" w:rsidRDefault="00EE00F5" w:rsidP="00EE00F5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8" w:type="dxa"/>
            <w:vAlign w:val="bottom"/>
          </w:tcPr>
          <w:p w14:paraId="1D99822C" w14:textId="77777777" w:rsidR="00EE00F5" w:rsidRPr="00EE00F5" w:rsidRDefault="00EE00F5" w:rsidP="00EE00F5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E00F5" w:rsidRPr="00EE00F5" w14:paraId="7F1B8268" w14:textId="77777777" w:rsidTr="00EE00F5">
        <w:trPr>
          <w:trHeight w:val="454"/>
          <w:jc w:val="right"/>
        </w:trPr>
        <w:tc>
          <w:tcPr>
            <w:tcW w:w="5516" w:type="dxa"/>
            <w:gridSpan w:val="3"/>
            <w:vAlign w:val="bottom"/>
            <w:hideMark/>
          </w:tcPr>
          <w:p w14:paraId="6244A930" w14:textId="77777777" w:rsidR="00EE00F5" w:rsidRPr="00EE00F5" w:rsidRDefault="00EE00F5" w:rsidP="00EE00F5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E00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</w:t>
            </w:r>
            <w:proofErr w:type="spellEnd"/>
            <w:r w:rsidRPr="00EE00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00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практики</w:t>
            </w:r>
            <w:proofErr w:type="spellEnd"/>
            <w:r w:rsidRPr="00EE00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00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</w:t>
            </w:r>
            <w:proofErr w:type="spellEnd"/>
            <w:r w:rsidRPr="00EE00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00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</w:t>
            </w:r>
            <w:proofErr w:type="spellEnd"/>
            <w:r w:rsidRPr="00EE00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</w:tr>
      <w:tr w:rsidR="00EE00F5" w:rsidRPr="00EE00F5" w14:paraId="085320F7" w14:textId="77777777" w:rsidTr="00EE00F5">
        <w:trPr>
          <w:trHeight w:val="454"/>
          <w:jc w:val="right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66C62B" w14:textId="77777777" w:rsidR="00EE00F5" w:rsidRPr="00EE00F5" w:rsidRDefault="00EE00F5" w:rsidP="00EE00F5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Align w:val="bottom"/>
          </w:tcPr>
          <w:p w14:paraId="4ACD3929" w14:textId="77777777" w:rsidR="00EE00F5" w:rsidRPr="00EE00F5" w:rsidRDefault="00EE00F5" w:rsidP="00EE00F5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16B60F" w14:textId="77777777" w:rsidR="00EE00F5" w:rsidRPr="00EE00F5" w:rsidRDefault="00EE00F5" w:rsidP="00EE00F5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E00F5" w:rsidRPr="00EE00F5" w14:paraId="2E8B6406" w14:textId="77777777" w:rsidTr="00EE00F5">
        <w:trPr>
          <w:trHeight w:val="454"/>
          <w:jc w:val="right"/>
        </w:trPr>
        <w:tc>
          <w:tcPr>
            <w:tcW w:w="2835" w:type="dxa"/>
            <w:hideMark/>
          </w:tcPr>
          <w:p w14:paraId="78244A17" w14:textId="77777777" w:rsidR="00EE00F5" w:rsidRPr="00EE00F5" w:rsidRDefault="00EE00F5" w:rsidP="00EE00F5">
            <w:pPr>
              <w:tabs>
                <w:tab w:val="left" w:pos="3828"/>
                <w:tab w:val="left" w:pos="5245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EE00F5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ru-RU"/>
              </w:rPr>
              <w:t>(</w:t>
            </w:r>
            <w:proofErr w:type="spellStart"/>
            <w:r w:rsidRPr="00EE00F5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ru-RU"/>
              </w:rPr>
              <w:t>должность</w:t>
            </w:r>
            <w:proofErr w:type="spellEnd"/>
            <w:r w:rsidRPr="00EE00F5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ru-RU"/>
              </w:rPr>
              <w:t>)</w:t>
            </w:r>
          </w:p>
        </w:tc>
        <w:tc>
          <w:tcPr>
            <w:tcW w:w="283" w:type="dxa"/>
          </w:tcPr>
          <w:p w14:paraId="233B548F" w14:textId="77777777" w:rsidR="00EE00F5" w:rsidRPr="00EE00F5" w:rsidRDefault="00EE00F5" w:rsidP="00EE00F5">
            <w:pPr>
              <w:tabs>
                <w:tab w:val="left" w:pos="3828"/>
                <w:tab w:val="left" w:pos="5245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2398" w:type="dxa"/>
            <w:hideMark/>
          </w:tcPr>
          <w:p w14:paraId="3627C3B2" w14:textId="77777777" w:rsidR="00EE00F5" w:rsidRPr="00EE00F5" w:rsidRDefault="00EE00F5" w:rsidP="00EE00F5">
            <w:pPr>
              <w:tabs>
                <w:tab w:val="left" w:pos="3828"/>
                <w:tab w:val="left" w:pos="5245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EE00F5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ru-RU"/>
              </w:rPr>
              <w:t xml:space="preserve">(И.О. </w:t>
            </w:r>
            <w:proofErr w:type="spellStart"/>
            <w:r w:rsidRPr="00EE00F5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ru-RU"/>
              </w:rPr>
              <w:t>Фамилия</w:t>
            </w:r>
            <w:proofErr w:type="spellEnd"/>
            <w:r w:rsidRPr="00EE00F5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ru-RU"/>
              </w:rPr>
              <w:t>)</w:t>
            </w:r>
          </w:p>
        </w:tc>
      </w:tr>
      <w:tr w:rsidR="00EE00F5" w:rsidRPr="00EE00F5" w14:paraId="7C03BD1D" w14:textId="77777777" w:rsidTr="00EE00F5">
        <w:trPr>
          <w:trHeight w:val="454"/>
          <w:jc w:val="right"/>
        </w:trPr>
        <w:tc>
          <w:tcPr>
            <w:tcW w:w="2835" w:type="dxa"/>
            <w:vAlign w:val="bottom"/>
          </w:tcPr>
          <w:p w14:paraId="34890449" w14:textId="77777777" w:rsidR="00EE00F5" w:rsidRPr="00EE00F5" w:rsidRDefault="00EE00F5" w:rsidP="00EE00F5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Align w:val="bottom"/>
          </w:tcPr>
          <w:p w14:paraId="077630A7" w14:textId="77777777" w:rsidR="00EE00F5" w:rsidRPr="00EE00F5" w:rsidRDefault="00EE00F5" w:rsidP="00EE00F5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3518C2" w14:textId="77777777" w:rsidR="00EE00F5" w:rsidRPr="00EE00F5" w:rsidRDefault="00EE00F5" w:rsidP="00EE00F5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E00F5" w:rsidRPr="00EE00F5" w14:paraId="2146ECDB" w14:textId="77777777" w:rsidTr="00EE00F5">
        <w:trPr>
          <w:trHeight w:val="454"/>
          <w:jc w:val="right"/>
        </w:trPr>
        <w:tc>
          <w:tcPr>
            <w:tcW w:w="2835" w:type="dxa"/>
            <w:vAlign w:val="bottom"/>
          </w:tcPr>
          <w:p w14:paraId="367AFE4B" w14:textId="77777777" w:rsidR="00EE00F5" w:rsidRPr="00EE00F5" w:rsidRDefault="00EE00F5" w:rsidP="00EE00F5">
            <w:pPr>
              <w:tabs>
                <w:tab w:val="left" w:pos="3828"/>
                <w:tab w:val="left" w:pos="524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Align w:val="bottom"/>
          </w:tcPr>
          <w:p w14:paraId="277A475C" w14:textId="77777777" w:rsidR="00EE00F5" w:rsidRPr="00EE00F5" w:rsidRDefault="00EE00F5" w:rsidP="00EE00F5">
            <w:pPr>
              <w:tabs>
                <w:tab w:val="left" w:pos="3828"/>
                <w:tab w:val="left" w:pos="5245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104C2C" w14:textId="77777777" w:rsidR="00EE00F5" w:rsidRPr="00EE00F5" w:rsidRDefault="00EE00F5" w:rsidP="00EE00F5">
            <w:pPr>
              <w:tabs>
                <w:tab w:val="left" w:pos="3828"/>
                <w:tab w:val="left" w:pos="524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00F5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ru-RU"/>
              </w:rPr>
              <w:t>(</w:t>
            </w:r>
            <w:proofErr w:type="spellStart"/>
            <w:r w:rsidRPr="00EE00F5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ru-RU"/>
              </w:rPr>
              <w:t>подпись</w:t>
            </w:r>
            <w:proofErr w:type="spellEnd"/>
            <w:r w:rsidRPr="00EE00F5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ru-RU"/>
              </w:rPr>
              <w:t>)</w:t>
            </w:r>
          </w:p>
        </w:tc>
      </w:tr>
      <w:tr w:rsidR="00EE00F5" w:rsidRPr="00EE00F5" w14:paraId="69545299" w14:textId="77777777" w:rsidTr="00EE00F5">
        <w:trPr>
          <w:trHeight w:val="454"/>
          <w:jc w:val="right"/>
        </w:trPr>
        <w:tc>
          <w:tcPr>
            <w:tcW w:w="2835" w:type="dxa"/>
            <w:vAlign w:val="bottom"/>
          </w:tcPr>
          <w:p w14:paraId="38F9623A" w14:textId="77777777" w:rsidR="00EE00F5" w:rsidRPr="00EE00F5" w:rsidRDefault="00EE00F5" w:rsidP="00EE00F5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Align w:val="bottom"/>
          </w:tcPr>
          <w:p w14:paraId="523A2EA6" w14:textId="77777777" w:rsidR="00EE00F5" w:rsidRPr="00EE00F5" w:rsidRDefault="00EE00F5" w:rsidP="00EE00F5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8" w:type="dxa"/>
            <w:hideMark/>
          </w:tcPr>
          <w:p w14:paraId="1D1C7F82" w14:textId="77777777" w:rsidR="00EE00F5" w:rsidRPr="00EE00F5" w:rsidRDefault="00EE00F5" w:rsidP="00EE00F5">
            <w:pPr>
              <w:tabs>
                <w:tab w:val="left" w:pos="3828"/>
                <w:tab w:val="left" w:pos="524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00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</w:tr>
      <w:tr w:rsidR="00EE00F5" w:rsidRPr="00EE00F5" w14:paraId="6DF38DE3" w14:textId="77777777" w:rsidTr="00EE00F5">
        <w:trPr>
          <w:trHeight w:val="454"/>
          <w:jc w:val="right"/>
        </w:trPr>
        <w:tc>
          <w:tcPr>
            <w:tcW w:w="5516" w:type="dxa"/>
            <w:gridSpan w:val="3"/>
            <w:vAlign w:val="bottom"/>
            <w:hideMark/>
          </w:tcPr>
          <w:p w14:paraId="62F1B682" w14:textId="0FB8EB53" w:rsidR="00EE00F5" w:rsidRPr="003B3F0C" w:rsidRDefault="00EE00F5" w:rsidP="00EE00F5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EE00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</w:t>
            </w:r>
            <w:proofErr w:type="spellEnd"/>
            <w:r w:rsidRPr="00EE00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00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практики</w:t>
            </w:r>
            <w:proofErr w:type="spellEnd"/>
            <w:r w:rsidRPr="00EE00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00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</w:t>
            </w:r>
            <w:proofErr w:type="spellEnd"/>
            <w:r w:rsidRPr="00EE00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B3F0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кафедры</w:t>
            </w:r>
          </w:p>
        </w:tc>
      </w:tr>
      <w:tr w:rsidR="00EE00F5" w:rsidRPr="00EE00F5" w14:paraId="1EEE44AE" w14:textId="77777777" w:rsidTr="00EE00F5">
        <w:trPr>
          <w:trHeight w:val="454"/>
          <w:jc w:val="right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97368D" w14:textId="77777777" w:rsidR="00EE00F5" w:rsidRPr="00EE00F5" w:rsidRDefault="00EE00F5" w:rsidP="00EE00F5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Align w:val="bottom"/>
          </w:tcPr>
          <w:p w14:paraId="4B148714" w14:textId="77777777" w:rsidR="00EE00F5" w:rsidRPr="00EE00F5" w:rsidRDefault="00EE00F5" w:rsidP="00EE00F5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8EEB85" w14:textId="77777777" w:rsidR="00EE00F5" w:rsidRPr="00EE00F5" w:rsidRDefault="00EE00F5" w:rsidP="00EE00F5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E00F5" w:rsidRPr="00EE00F5" w14:paraId="225B25F1" w14:textId="77777777" w:rsidTr="00EE00F5">
        <w:trPr>
          <w:trHeight w:val="454"/>
          <w:jc w:val="right"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CD8853" w14:textId="77777777" w:rsidR="00EE00F5" w:rsidRPr="00EE00F5" w:rsidRDefault="00EE00F5" w:rsidP="00EE00F5">
            <w:pPr>
              <w:tabs>
                <w:tab w:val="left" w:pos="3828"/>
                <w:tab w:val="left" w:pos="524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E00F5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val="ru-RU" w:eastAsia="ru-RU"/>
              </w:rPr>
              <w:t>(ученая степень и/или звание)</w:t>
            </w:r>
          </w:p>
        </w:tc>
        <w:tc>
          <w:tcPr>
            <w:tcW w:w="283" w:type="dxa"/>
          </w:tcPr>
          <w:p w14:paraId="28F3AC13" w14:textId="77777777" w:rsidR="00EE00F5" w:rsidRPr="00EE00F5" w:rsidRDefault="00EE00F5" w:rsidP="00EE00F5">
            <w:pPr>
              <w:tabs>
                <w:tab w:val="left" w:pos="3828"/>
                <w:tab w:val="left" w:pos="524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1D192A" w14:textId="77777777" w:rsidR="00EE00F5" w:rsidRPr="00EE00F5" w:rsidRDefault="00EE00F5" w:rsidP="00EE00F5">
            <w:pPr>
              <w:tabs>
                <w:tab w:val="left" w:pos="3828"/>
                <w:tab w:val="left" w:pos="524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00F5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ru-RU"/>
              </w:rPr>
              <w:t xml:space="preserve">(И.О. </w:t>
            </w:r>
            <w:proofErr w:type="spellStart"/>
            <w:r w:rsidRPr="00EE00F5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ru-RU"/>
              </w:rPr>
              <w:t>Фамилия</w:t>
            </w:r>
            <w:proofErr w:type="spellEnd"/>
            <w:r w:rsidRPr="00EE00F5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ru-RU"/>
              </w:rPr>
              <w:t>)</w:t>
            </w:r>
          </w:p>
        </w:tc>
      </w:tr>
      <w:tr w:rsidR="00EE00F5" w:rsidRPr="00EE00F5" w14:paraId="11CC7DDA" w14:textId="77777777" w:rsidTr="00EE00F5">
        <w:trPr>
          <w:trHeight w:val="454"/>
          <w:jc w:val="right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CB658C" w14:textId="77777777" w:rsidR="00EE00F5" w:rsidRPr="00EE00F5" w:rsidRDefault="00EE00F5" w:rsidP="00EE00F5">
            <w:pPr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283" w:type="dxa"/>
            <w:vAlign w:val="bottom"/>
          </w:tcPr>
          <w:p w14:paraId="1F035AEB" w14:textId="77777777" w:rsidR="00EE00F5" w:rsidRPr="00EE00F5" w:rsidRDefault="00EE00F5" w:rsidP="00EE00F5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C39F8B" w14:textId="77777777" w:rsidR="00EE00F5" w:rsidRPr="00EE00F5" w:rsidRDefault="00EE00F5" w:rsidP="00EE00F5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</w:tc>
      </w:tr>
      <w:tr w:rsidR="00EE00F5" w:rsidRPr="00EE00F5" w14:paraId="2282EE9C" w14:textId="77777777" w:rsidTr="00EE00F5">
        <w:trPr>
          <w:trHeight w:val="454"/>
          <w:jc w:val="right"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04CC50" w14:textId="77777777" w:rsidR="00EE00F5" w:rsidRPr="00EE00F5" w:rsidRDefault="00EE00F5" w:rsidP="00EE00F5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EE00F5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ru-RU"/>
              </w:rPr>
              <w:t>(</w:t>
            </w:r>
            <w:proofErr w:type="spellStart"/>
            <w:r w:rsidRPr="00EE00F5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ru-RU"/>
              </w:rPr>
              <w:t>оценка</w:t>
            </w:r>
            <w:proofErr w:type="spellEnd"/>
            <w:r w:rsidRPr="00EE00F5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ru-RU"/>
              </w:rPr>
              <w:t>)</w:t>
            </w:r>
          </w:p>
        </w:tc>
        <w:tc>
          <w:tcPr>
            <w:tcW w:w="283" w:type="dxa"/>
          </w:tcPr>
          <w:p w14:paraId="6C1F1B23" w14:textId="77777777" w:rsidR="00EE00F5" w:rsidRPr="00EE00F5" w:rsidRDefault="00EE00F5" w:rsidP="00EE00F5">
            <w:pPr>
              <w:tabs>
                <w:tab w:val="left" w:pos="3828"/>
                <w:tab w:val="left" w:pos="5245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60F425" w14:textId="77777777" w:rsidR="00EE00F5" w:rsidRPr="00EE00F5" w:rsidRDefault="00EE00F5" w:rsidP="00EE00F5">
            <w:pPr>
              <w:tabs>
                <w:tab w:val="left" w:pos="3828"/>
                <w:tab w:val="left" w:pos="5245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EE00F5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ru-RU"/>
              </w:rPr>
              <w:t>(</w:t>
            </w:r>
            <w:proofErr w:type="spellStart"/>
            <w:r w:rsidRPr="00EE00F5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ru-RU"/>
              </w:rPr>
              <w:t>подпись</w:t>
            </w:r>
            <w:proofErr w:type="spellEnd"/>
            <w:r w:rsidRPr="00EE00F5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ru-RU"/>
              </w:rPr>
              <w:t>)</w:t>
            </w:r>
          </w:p>
        </w:tc>
      </w:tr>
    </w:tbl>
    <w:p w14:paraId="14088EDF" w14:textId="77777777" w:rsidR="00EE00F5" w:rsidRPr="00EE00F5" w:rsidRDefault="00EE00F5" w:rsidP="00EE00F5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F0C2208" w14:textId="79AAB80C" w:rsidR="00F3245A" w:rsidRDefault="00EE00F5" w:rsidP="00EE00F5">
      <w:pPr>
        <w:tabs>
          <w:tab w:val="left" w:pos="5245"/>
        </w:tabs>
        <w:jc w:val="center"/>
        <w:rPr>
          <w:sz w:val="28"/>
          <w:szCs w:val="28"/>
          <w:lang w:val="ru-RU"/>
        </w:rPr>
      </w:pPr>
      <w:proofErr w:type="spellStart"/>
      <w:r w:rsidRPr="00EE00F5">
        <w:rPr>
          <w:rFonts w:ascii="Times New Roman" w:eastAsia="Times New Roman" w:hAnsi="Times New Roman"/>
          <w:b/>
          <w:sz w:val="24"/>
          <w:szCs w:val="24"/>
          <w:lang w:eastAsia="ru-RU"/>
        </w:rPr>
        <w:t>Москва</w:t>
      </w:r>
      <w:proofErr w:type="spellEnd"/>
      <w:r w:rsidRPr="00EE00F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– 20</w:t>
      </w:r>
      <w:r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__</w:t>
      </w:r>
      <w:bookmarkEnd w:id="38"/>
    </w:p>
    <w:sectPr w:rsidR="00F3245A" w:rsidSect="00C9119A">
      <w:headerReference w:type="default" r:id="rId25"/>
      <w:pgSz w:w="11910" w:h="16840"/>
      <w:pgMar w:top="1134" w:right="851" w:bottom="1134" w:left="1701" w:header="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9685BA" w14:textId="77777777" w:rsidR="00CD13BE" w:rsidRDefault="00CD13BE">
      <w:r>
        <w:separator/>
      </w:r>
    </w:p>
  </w:endnote>
  <w:endnote w:type="continuationSeparator" w:id="0">
    <w:p w14:paraId="5FCBBAAE" w14:textId="77777777" w:rsidR="00CD13BE" w:rsidRDefault="00CD1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3308881"/>
      <w:docPartObj>
        <w:docPartGallery w:val="Page Numbers (Bottom of Page)"/>
        <w:docPartUnique/>
      </w:docPartObj>
    </w:sdtPr>
    <w:sdtEndPr/>
    <w:sdtContent>
      <w:p w14:paraId="3BE5EFE7" w14:textId="240470EB" w:rsidR="00023598" w:rsidRDefault="0002359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6C45" w:rsidRPr="00856C45">
          <w:rPr>
            <w:noProof/>
            <w:lang w:val="ru-RU"/>
          </w:rPr>
          <w:t>2</w:t>
        </w:r>
        <w:r>
          <w:fldChar w:fldCharType="end"/>
        </w:r>
      </w:p>
    </w:sdtContent>
  </w:sdt>
  <w:p w14:paraId="1529233E" w14:textId="77777777" w:rsidR="00092331" w:rsidRDefault="00092331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E1AA8F" w14:textId="77777777" w:rsidR="000D1859" w:rsidRDefault="000D1859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Pr="00AC6D5A">
      <w:rPr>
        <w:noProof/>
        <w:lang w:val="ru-RU"/>
      </w:rPr>
      <w:t>2</w:t>
    </w:r>
    <w:r>
      <w:fldChar w:fldCharType="end"/>
    </w:r>
  </w:p>
  <w:p w14:paraId="7D590AFC" w14:textId="77777777" w:rsidR="000D1859" w:rsidRDefault="000D1859">
    <w:pPr>
      <w:spacing w:line="14" w:lineRule="auto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0AA590" w14:textId="1AF261FB" w:rsidR="000D1859" w:rsidRDefault="000D1859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856C45">
      <w:rPr>
        <w:noProof/>
      </w:rPr>
      <w:t>21</w:t>
    </w:r>
    <w:r>
      <w:fldChar w:fldCharType="end"/>
    </w:r>
  </w:p>
  <w:p w14:paraId="3C7E398A" w14:textId="77777777" w:rsidR="000D1859" w:rsidRDefault="000D1859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DDE6DC" w14:textId="77777777" w:rsidR="00CD13BE" w:rsidRDefault="00CD13BE">
      <w:r>
        <w:separator/>
      </w:r>
    </w:p>
  </w:footnote>
  <w:footnote w:type="continuationSeparator" w:id="0">
    <w:p w14:paraId="21D7D2D5" w14:textId="77777777" w:rsidR="00CD13BE" w:rsidRDefault="00CD13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D5D9B1" w14:textId="69D7051E" w:rsidR="000D1859" w:rsidRDefault="000D1859">
    <w:pPr>
      <w:spacing w:line="14" w:lineRule="auto"/>
      <w:rPr>
        <w:sz w:val="2"/>
        <w:szCs w:val="2"/>
      </w:rPr>
    </w:pPr>
    <w:r>
      <w:rPr>
        <w:noProof/>
        <w:lang w:val="ru-RU" w:eastAsia="ru-RU"/>
      </w:rPr>
      <w:drawing>
        <wp:anchor distT="0" distB="0" distL="114300" distR="114300" simplePos="0" relativeHeight="251657216" behindDoc="1" locked="0" layoutInCell="1" allowOverlap="1" wp14:anchorId="03599448" wp14:editId="2F51A295">
          <wp:simplePos x="0" y="0"/>
          <wp:positionH relativeFrom="page">
            <wp:posOffset>1134110</wp:posOffset>
          </wp:positionH>
          <wp:positionV relativeFrom="page">
            <wp:posOffset>2792730</wp:posOffset>
          </wp:positionV>
          <wp:extent cx="5291455" cy="5106670"/>
          <wp:effectExtent l="0" t="0" r="0" b="0"/>
          <wp:wrapNone/>
          <wp:docPr id="2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1455" cy="5106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13FCE1" w14:textId="77777777" w:rsidR="000D1859" w:rsidRDefault="000D1859" w:rsidP="00E013EB">
    <w:pPr>
      <w:pStyle w:val="aa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>
      <w:rPr>
        <w:rStyle w:val="af6"/>
        <w:noProof/>
      </w:rPr>
      <w:t>27</w:t>
    </w:r>
    <w:r>
      <w:rPr>
        <w:rStyle w:val="af6"/>
      </w:rPr>
      <w:fldChar w:fldCharType="end"/>
    </w:r>
  </w:p>
  <w:p w14:paraId="16D8FF89" w14:textId="77777777" w:rsidR="000D1859" w:rsidRDefault="000D1859" w:rsidP="00E013EB">
    <w:pPr>
      <w:pStyle w:val="aa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432BEC" w14:textId="77777777" w:rsidR="000D1859" w:rsidRDefault="000D1859" w:rsidP="00E013EB">
    <w:pPr>
      <w:pStyle w:val="aa"/>
      <w:ind w:right="360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526862" w14:textId="77777777" w:rsidR="000D1859" w:rsidRDefault="000D1859">
    <w:pPr>
      <w:pStyle w:val="aa"/>
      <w:jc w:val="center"/>
    </w:pPr>
  </w:p>
  <w:p w14:paraId="087B4994" w14:textId="77777777" w:rsidR="000D1859" w:rsidRDefault="000D1859">
    <w:pPr>
      <w:pStyle w:val="aa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357D14" w14:textId="77777777" w:rsidR="000D1859" w:rsidRDefault="000D1859" w:rsidP="00E013EB">
    <w:pPr>
      <w:pStyle w:val="aa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6A0C3584" w14:textId="77777777" w:rsidR="000D1859" w:rsidRDefault="000D1859" w:rsidP="00E013EB">
    <w:pPr>
      <w:pStyle w:val="aa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31E572" w14:textId="38CF9B07" w:rsidR="000D1859" w:rsidRDefault="000D1859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856C45">
      <w:rPr>
        <w:noProof/>
      </w:rPr>
      <w:t>37</w:t>
    </w:r>
    <w:r>
      <w:fldChar w:fldCharType="end"/>
    </w:r>
  </w:p>
  <w:p w14:paraId="123BFC24" w14:textId="77777777" w:rsidR="000D1859" w:rsidRDefault="000D1859">
    <w:pPr>
      <w:pStyle w:val="aa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C57D9C" w14:textId="7EA3A08A" w:rsidR="000D1859" w:rsidRDefault="000D1859">
    <w:pPr>
      <w:spacing w:line="14" w:lineRule="auto"/>
      <w:rPr>
        <w:sz w:val="2"/>
        <w:szCs w:val="2"/>
      </w:rPr>
    </w:pPr>
    <w:r>
      <w:rPr>
        <w:noProof/>
        <w:lang w:val="ru-RU" w:eastAsia="ru-RU"/>
      </w:rPr>
      <w:drawing>
        <wp:anchor distT="0" distB="0" distL="114300" distR="114300" simplePos="0" relativeHeight="251658240" behindDoc="1" locked="0" layoutInCell="1" allowOverlap="1" wp14:anchorId="1E9A3426" wp14:editId="125915BD">
          <wp:simplePos x="0" y="0"/>
          <wp:positionH relativeFrom="page">
            <wp:posOffset>1134110</wp:posOffset>
          </wp:positionH>
          <wp:positionV relativeFrom="page">
            <wp:posOffset>2792730</wp:posOffset>
          </wp:positionV>
          <wp:extent cx="5291455" cy="5106670"/>
          <wp:effectExtent l="0" t="0" r="0" b="0"/>
          <wp:wrapNone/>
          <wp:docPr id="1" name="Рисунок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1455" cy="5106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778FA"/>
    <w:multiLevelType w:val="hybridMultilevel"/>
    <w:tmpl w:val="32487472"/>
    <w:lvl w:ilvl="0" w:tplc="08CCD9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E6AFA"/>
    <w:multiLevelType w:val="hybridMultilevel"/>
    <w:tmpl w:val="506804FC"/>
    <w:lvl w:ilvl="0" w:tplc="4662949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53979"/>
    <w:multiLevelType w:val="hybridMultilevel"/>
    <w:tmpl w:val="7C8EC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93398"/>
    <w:multiLevelType w:val="hybridMultilevel"/>
    <w:tmpl w:val="86305658"/>
    <w:lvl w:ilvl="0" w:tplc="08CCD9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236BD"/>
    <w:multiLevelType w:val="hybridMultilevel"/>
    <w:tmpl w:val="E05EFFD8"/>
    <w:lvl w:ilvl="0" w:tplc="918C26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20758A"/>
    <w:multiLevelType w:val="hybridMultilevel"/>
    <w:tmpl w:val="A574C378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148F6B32"/>
    <w:multiLevelType w:val="hybridMultilevel"/>
    <w:tmpl w:val="BB80A3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8511CF7"/>
    <w:multiLevelType w:val="hybridMultilevel"/>
    <w:tmpl w:val="CA80143A"/>
    <w:lvl w:ilvl="0" w:tplc="879028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03E1A55"/>
    <w:multiLevelType w:val="hybridMultilevel"/>
    <w:tmpl w:val="E78EF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DA47CE"/>
    <w:multiLevelType w:val="multilevel"/>
    <w:tmpl w:val="F5208C4C"/>
    <w:styleLink w:val="a"/>
    <w:lvl w:ilvl="0">
      <w:start w:val="1"/>
      <w:numFmt w:val="decimal"/>
      <w:lvlText w:val="%1."/>
      <w:lvlJc w:val="left"/>
      <w:pPr>
        <w:tabs>
          <w:tab w:val="num" w:pos="393"/>
        </w:tabs>
        <w:ind w:left="405" w:hanging="405"/>
      </w:pPr>
      <w:rPr>
        <w:rFonts w:ascii="Times New Roman" w:eastAsia="Times New Roman" w:hAnsi="Times New Roman" w:cs="Times New Roman"/>
        <w:position w:val="0"/>
        <w:sz w:val="24"/>
        <w:szCs w:val="24"/>
        <w:u w:color="000000"/>
        <w:rtl w:val="0"/>
        <w:lang w:val="ru-RU"/>
      </w:rPr>
    </w:lvl>
    <w:lvl w:ilvl="1">
      <w:start w:val="1"/>
      <w:numFmt w:val="decimal"/>
      <w:lvlText w:val="%2."/>
      <w:lvlJc w:val="left"/>
      <w:pPr>
        <w:tabs>
          <w:tab w:val="num" w:pos="753"/>
        </w:tabs>
        <w:ind w:left="765" w:hanging="405"/>
      </w:pPr>
      <w:rPr>
        <w:rFonts w:ascii="Times New Roman" w:eastAsia="Times New Roman" w:hAnsi="Times New Roman" w:cs="Times New Roman"/>
        <w:position w:val="0"/>
        <w:sz w:val="24"/>
        <w:szCs w:val="24"/>
        <w:u w:color="000000"/>
        <w:rtl w:val="0"/>
        <w:lang w:val="ru-RU"/>
      </w:rPr>
    </w:lvl>
    <w:lvl w:ilvl="2">
      <w:start w:val="1"/>
      <w:numFmt w:val="decimal"/>
      <w:lvlText w:val="%3."/>
      <w:lvlJc w:val="left"/>
      <w:pPr>
        <w:tabs>
          <w:tab w:val="num" w:pos="1113"/>
        </w:tabs>
        <w:ind w:left="1125" w:hanging="405"/>
      </w:pPr>
      <w:rPr>
        <w:rFonts w:ascii="Times New Roman" w:eastAsia="Times New Roman" w:hAnsi="Times New Roman" w:cs="Times New Roman"/>
        <w:position w:val="0"/>
        <w:sz w:val="24"/>
        <w:szCs w:val="24"/>
        <w:u w:color="000000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1473"/>
        </w:tabs>
        <w:ind w:left="1485" w:hanging="405"/>
      </w:pPr>
      <w:rPr>
        <w:rFonts w:ascii="Times New Roman" w:eastAsia="Times New Roman" w:hAnsi="Times New Roman" w:cs="Times New Roman"/>
        <w:position w:val="0"/>
        <w:sz w:val="24"/>
        <w:szCs w:val="24"/>
        <w:u w:color="000000"/>
        <w:rtl w:val="0"/>
        <w:lang w:val="ru-RU"/>
      </w:rPr>
    </w:lvl>
    <w:lvl w:ilvl="4">
      <w:start w:val="1"/>
      <w:numFmt w:val="decimal"/>
      <w:lvlText w:val="%5."/>
      <w:lvlJc w:val="left"/>
      <w:pPr>
        <w:tabs>
          <w:tab w:val="num" w:pos="1833"/>
        </w:tabs>
        <w:ind w:left="1845" w:hanging="405"/>
      </w:pPr>
      <w:rPr>
        <w:rFonts w:ascii="Times New Roman" w:eastAsia="Times New Roman" w:hAnsi="Times New Roman" w:cs="Times New Roman"/>
        <w:position w:val="0"/>
        <w:sz w:val="24"/>
        <w:szCs w:val="24"/>
        <w:u w:color="000000"/>
        <w:rtl w:val="0"/>
        <w:lang w:val="ru-RU"/>
      </w:rPr>
    </w:lvl>
    <w:lvl w:ilvl="5">
      <w:start w:val="1"/>
      <w:numFmt w:val="decimal"/>
      <w:lvlText w:val="%6."/>
      <w:lvlJc w:val="left"/>
      <w:pPr>
        <w:tabs>
          <w:tab w:val="num" w:pos="2193"/>
        </w:tabs>
        <w:ind w:left="2205" w:hanging="405"/>
      </w:pPr>
      <w:rPr>
        <w:rFonts w:ascii="Times New Roman" w:eastAsia="Times New Roman" w:hAnsi="Times New Roman" w:cs="Times New Roman"/>
        <w:position w:val="0"/>
        <w:sz w:val="24"/>
        <w:szCs w:val="24"/>
        <w:u w:color="000000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2553"/>
        </w:tabs>
        <w:ind w:left="2565" w:hanging="405"/>
      </w:pPr>
      <w:rPr>
        <w:rFonts w:ascii="Times New Roman" w:eastAsia="Times New Roman" w:hAnsi="Times New Roman" w:cs="Times New Roman"/>
        <w:position w:val="0"/>
        <w:sz w:val="24"/>
        <w:szCs w:val="24"/>
        <w:u w:color="000000"/>
        <w:rtl w:val="0"/>
        <w:lang w:val="ru-RU"/>
      </w:rPr>
    </w:lvl>
    <w:lvl w:ilvl="7">
      <w:start w:val="1"/>
      <w:numFmt w:val="decimal"/>
      <w:lvlText w:val="%8."/>
      <w:lvlJc w:val="left"/>
      <w:pPr>
        <w:tabs>
          <w:tab w:val="num" w:pos="2913"/>
        </w:tabs>
        <w:ind w:left="2925" w:hanging="405"/>
      </w:pPr>
      <w:rPr>
        <w:rFonts w:ascii="Times New Roman" w:eastAsia="Times New Roman" w:hAnsi="Times New Roman" w:cs="Times New Roman"/>
        <w:position w:val="0"/>
        <w:sz w:val="24"/>
        <w:szCs w:val="24"/>
        <w:u w:color="000000"/>
        <w:rtl w:val="0"/>
        <w:lang w:val="ru-RU"/>
      </w:rPr>
    </w:lvl>
    <w:lvl w:ilvl="8">
      <w:start w:val="1"/>
      <w:numFmt w:val="decimal"/>
      <w:lvlText w:val="%9."/>
      <w:lvlJc w:val="left"/>
      <w:pPr>
        <w:tabs>
          <w:tab w:val="num" w:pos="3273"/>
        </w:tabs>
        <w:ind w:left="3285" w:hanging="405"/>
      </w:pPr>
      <w:rPr>
        <w:rFonts w:ascii="Times New Roman" w:eastAsia="Times New Roman" w:hAnsi="Times New Roman" w:cs="Times New Roman"/>
        <w:position w:val="0"/>
        <w:sz w:val="24"/>
        <w:szCs w:val="24"/>
        <w:u w:color="000000"/>
        <w:rtl w:val="0"/>
        <w:lang w:val="ru-RU"/>
      </w:rPr>
    </w:lvl>
  </w:abstractNum>
  <w:abstractNum w:abstractNumId="10" w15:restartNumberingAfterBreak="0">
    <w:nsid w:val="25D767D4"/>
    <w:multiLevelType w:val="hybridMultilevel"/>
    <w:tmpl w:val="BF360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8F0372"/>
    <w:multiLevelType w:val="hybridMultilevel"/>
    <w:tmpl w:val="8982C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D3EC2"/>
    <w:multiLevelType w:val="hybridMultilevel"/>
    <w:tmpl w:val="3816F4D4"/>
    <w:lvl w:ilvl="0" w:tplc="DA660F10">
      <w:start w:val="3"/>
      <w:numFmt w:val="bullet"/>
      <w:lvlText w:val="-"/>
      <w:lvlJc w:val="left"/>
      <w:pPr>
        <w:ind w:left="11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3" w15:restartNumberingAfterBreak="0">
    <w:nsid w:val="2CE33C93"/>
    <w:multiLevelType w:val="hybridMultilevel"/>
    <w:tmpl w:val="F5F43F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4717F8"/>
    <w:multiLevelType w:val="hybridMultilevel"/>
    <w:tmpl w:val="2536E83E"/>
    <w:lvl w:ilvl="0" w:tplc="A80A3AC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3E29F6"/>
    <w:multiLevelType w:val="hybridMultilevel"/>
    <w:tmpl w:val="30B6460C"/>
    <w:lvl w:ilvl="0" w:tplc="879028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EF04E35"/>
    <w:multiLevelType w:val="hybridMultilevel"/>
    <w:tmpl w:val="191CA252"/>
    <w:lvl w:ilvl="0" w:tplc="86A600C6">
      <w:start w:val="1"/>
      <w:numFmt w:val="decimal"/>
      <w:lvlText w:val="%1."/>
      <w:lvlJc w:val="left"/>
      <w:pPr>
        <w:ind w:left="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7" w15:restartNumberingAfterBreak="0">
    <w:nsid w:val="416A2F54"/>
    <w:multiLevelType w:val="hybridMultilevel"/>
    <w:tmpl w:val="AD68F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AB001E"/>
    <w:multiLevelType w:val="hybridMultilevel"/>
    <w:tmpl w:val="702EF91E"/>
    <w:lvl w:ilvl="0" w:tplc="A80A3AC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0" w15:restartNumberingAfterBreak="0">
    <w:nsid w:val="48BB7199"/>
    <w:multiLevelType w:val="hybridMultilevel"/>
    <w:tmpl w:val="2F52AC2C"/>
    <w:lvl w:ilvl="0" w:tplc="8B00FE7C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939CE"/>
    <w:multiLevelType w:val="hybridMultilevel"/>
    <w:tmpl w:val="C1B86604"/>
    <w:lvl w:ilvl="0" w:tplc="87902892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782A43"/>
    <w:multiLevelType w:val="hybridMultilevel"/>
    <w:tmpl w:val="B97656CA"/>
    <w:lvl w:ilvl="0" w:tplc="7FCE8CAA">
      <w:start w:val="1"/>
      <w:numFmt w:val="decimal"/>
      <w:lvlText w:val="%1."/>
      <w:lvlJc w:val="left"/>
      <w:pPr>
        <w:ind w:left="646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6" w:hanging="360"/>
      </w:pPr>
    </w:lvl>
    <w:lvl w:ilvl="2" w:tplc="0419001B" w:tentative="1">
      <w:start w:val="1"/>
      <w:numFmt w:val="lowerRoman"/>
      <w:lvlText w:val="%3."/>
      <w:lvlJc w:val="right"/>
      <w:pPr>
        <w:ind w:left="1846" w:hanging="180"/>
      </w:pPr>
    </w:lvl>
    <w:lvl w:ilvl="3" w:tplc="0419000F" w:tentative="1">
      <w:start w:val="1"/>
      <w:numFmt w:val="decimal"/>
      <w:lvlText w:val="%4."/>
      <w:lvlJc w:val="left"/>
      <w:pPr>
        <w:ind w:left="2566" w:hanging="360"/>
      </w:pPr>
    </w:lvl>
    <w:lvl w:ilvl="4" w:tplc="04190019" w:tentative="1">
      <w:start w:val="1"/>
      <w:numFmt w:val="lowerLetter"/>
      <w:lvlText w:val="%5."/>
      <w:lvlJc w:val="left"/>
      <w:pPr>
        <w:ind w:left="3286" w:hanging="360"/>
      </w:pPr>
    </w:lvl>
    <w:lvl w:ilvl="5" w:tplc="0419001B" w:tentative="1">
      <w:start w:val="1"/>
      <w:numFmt w:val="lowerRoman"/>
      <w:lvlText w:val="%6."/>
      <w:lvlJc w:val="right"/>
      <w:pPr>
        <w:ind w:left="4006" w:hanging="180"/>
      </w:pPr>
    </w:lvl>
    <w:lvl w:ilvl="6" w:tplc="0419000F" w:tentative="1">
      <w:start w:val="1"/>
      <w:numFmt w:val="decimal"/>
      <w:lvlText w:val="%7."/>
      <w:lvlJc w:val="left"/>
      <w:pPr>
        <w:ind w:left="4726" w:hanging="360"/>
      </w:pPr>
    </w:lvl>
    <w:lvl w:ilvl="7" w:tplc="04190019" w:tentative="1">
      <w:start w:val="1"/>
      <w:numFmt w:val="lowerLetter"/>
      <w:lvlText w:val="%8."/>
      <w:lvlJc w:val="left"/>
      <w:pPr>
        <w:ind w:left="5446" w:hanging="360"/>
      </w:pPr>
    </w:lvl>
    <w:lvl w:ilvl="8" w:tplc="0419001B" w:tentative="1">
      <w:start w:val="1"/>
      <w:numFmt w:val="lowerRoman"/>
      <w:lvlText w:val="%9."/>
      <w:lvlJc w:val="right"/>
      <w:pPr>
        <w:ind w:left="6166" w:hanging="180"/>
      </w:pPr>
    </w:lvl>
  </w:abstractNum>
  <w:abstractNum w:abstractNumId="23" w15:restartNumberingAfterBreak="0">
    <w:nsid w:val="5643163A"/>
    <w:multiLevelType w:val="hybridMultilevel"/>
    <w:tmpl w:val="A01CDF7E"/>
    <w:lvl w:ilvl="0" w:tplc="DF6A9D0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F26412B"/>
    <w:multiLevelType w:val="hybridMultilevel"/>
    <w:tmpl w:val="B69E4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700512"/>
    <w:multiLevelType w:val="hybridMultilevel"/>
    <w:tmpl w:val="5A3E990E"/>
    <w:lvl w:ilvl="0" w:tplc="33D4A276">
      <w:start w:val="1"/>
      <w:numFmt w:val="decimal"/>
      <w:lvlText w:val="%1."/>
      <w:lvlJc w:val="left"/>
      <w:pPr>
        <w:ind w:left="14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6" w15:restartNumberingAfterBreak="0">
    <w:nsid w:val="7CF50B54"/>
    <w:multiLevelType w:val="hybridMultilevel"/>
    <w:tmpl w:val="C302B5C4"/>
    <w:lvl w:ilvl="0" w:tplc="FA2898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3"/>
  </w:num>
  <w:num w:numId="2">
    <w:abstractNumId w:val="25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9"/>
  </w:num>
  <w:num w:numId="6">
    <w:abstractNumId w:val="0"/>
  </w:num>
  <w:num w:numId="7">
    <w:abstractNumId w:val="22"/>
  </w:num>
  <w:num w:numId="8">
    <w:abstractNumId w:val="11"/>
  </w:num>
  <w:num w:numId="9">
    <w:abstractNumId w:val="2"/>
  </w:num>
  <w:num w:numId="10">
    <w:abstractNumId w:val="20"/>
  </w:num>
  <w:num w:numId="11">
    <w:abstractNumId w:val="17"/>
  </w:num>
  <w:num w:numId="12">
    <w:abstractNumId w:val="13"/>
  </w:num>
  <w:num w:numId="13">
    <w:abstractNumId w:val="8"/>
  </w:num>
  <w:num w:numId="14">
    <w:abstractNumId w:val="1"/>
  </w:num>
  <w:num w:numId="15">
    <w:abstractNumId w:val="3"/>
  </w:num>
  <w:num w:numId="16">
    <w:abstractNumId w:val="15"/>
  </w:num>
  <w:num w:numId="17">
    <w:abstractNumId w:val="6"/>
  </w:num>
  <w:num w:numId="18">
    <w:abstractNumId w:val="26"/>
  </w:num>
  <w:num w:numId="19">
    <w:abstractNumId w:val="24"/>
  </w:num>
  <w:num w:numId="20">
    <w:abstractNumId w:val="14"/>
  </w:num>
  <w:num w:numId="21">
    <w:abstractNumId w:val="18"/>
  </w:num>
  <w:num w:numId="22">
    <w:abstractNumId w:val="5"/>
  </w:num>
  <w:num w:numId="23">
    <w:abstractNumId w:val="4"/>
  </w:num>
  <w:num w:numId="24">
    <w:abstractNumId w:val="12"/>
  </w:num>
  <w:num w:numId="25">
    <w:abstractNumId w:val="7"/>
  </w:num>
  <w:num w:numId="26">
    <w:abstractNumId w:val="16"/>
  </w:num>
  <w:num w:numId="27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D36"/>
    <w:rsid w:val="000021C7"/>
    <w:rsid w:val="00004D88"/>
    <w:rsid w:val="00005145"/>
    <w:rsid w:val="000109D3"/>
    <w:rsid w:val="00012A8E"/>
    <w:rsid w:val="00015063"/>
    <w:rsid w:val="000157DF"/>
    <w:rsid w:val="00016E57"/>
    <w:rsid w:val="000179D2"/>
    <w:rsid w:val="00017FE2"/>
    <w:rsid w:val="00020E35"/>
    <w:rsid w:val="000223E4"/>
    <w:rsid w:val="00022E0B"/>
    <w:rsid w:val="00023598"/>
    <w:rsid w:val="0003156D"/>
    <w:rsid w:val="00035562"/>
    <w:rsid w:val="00036AEC"/>
    <w:rsid w:val="0004036F"/>
    <w:rsid w:val="00041204"/>
    <w:rsid w:val="00041B4F"/>
    <w:rsid w:val="0004218F"/>
    <w:rsid w:val="00047959"/>
    <w:rsid w:val="00050C0C"/>
    <w:rsid w:val="00053468"/>
    <w:rsid w:val="000603F7"/>
    <w:rsid w:val="00061FDF"/>
    <w:rsid w:val="00066BD4"/>
    <w:rsid w:val="00070957"/>
    <w:rsid w:val="000737DA"/>
    <w:rsid w:val="000754FB"/>
    <w:rsid w:val="00075EF2"/>
    <w:rsid w:val="00077671"/>
    <w:rsid w:val="00077CD9"/>
    <w:rsid w:val="00080933"/>
    <w:rsid w:val="00090F84"/>
    <w:rsid w:val="000910BA"/>
    <w:rsid w:val="000922CC"/>
    <w:rsid w:val="00092331"/>
    <w:rsid w:val="00092D27"/>
    <w:rsid w:val="00094395"/>
    <w:rsid w:val="00095F5F"/>
    <w:rsid w:val="00096371"/>
    <w:rsid w:val="00097EC2"/>
    <w:rsid w:val="000A1023"/>
    <w:rsid w:val="000A6E29"/>
    <w:rsid w:val="000B1744"/>
    <w:rsid w:val="000B251B"/>
    <w:rsid w:val="000B6229"/>
    <w:rsid w:val="000B790D"/>
    <w:rsid w:val="000C0B0C"/>
    <w:rsid w:val="000C0B36"/>
    <w:rsid w:val="000C33DA"/>
    <w:rsid w:val="000C41B5"/>
    <w:rsid w:val="000C60C8"/>
    <w:rsid w:val="000D079C"/>
    <w:rsid w:val="000D1859"/>
    <w:rsid w:val="000D34A1"/>
    <w:rsid w:val="000D580D"/>
    <w:rsid w:val="000D5B21"/>
    <w:rsid w:val="000E14E0"/>
    <w:rsid w:val="000E429C"/>
    <w:rsid w:val="000E663E"/>
    <w:rsid w:val="000F06D3"/>
    <w:rsid w:val="000F153B"/>
    <w:rsid w:val="000F4A22"/>
    <w:rsid w:val="000F4BD5"/>
    <w:rsid w:val="001011F7"/>
    <w:rsid w:val="00103115"/>
    <w:rsid w:val="001072E1"/>
    <w:rsid w:val="00112264"/>
    <w:rsid w:val="001127EF"/>
    <w:rsid w:val="0011291C"/>
    <w:rsid w:val="00122133"/>
    <w:rsid w:val="00123EC6"/>
    <w:rsid w:val="00125AF2"/>
    <w:rsid w:val="00126749"/>
    <w:rsid w:val="00127940"/>
    <w:rsid w:val="001318E3"/>
    <w:rsid w:val="00134224"/>
    <w:rsid w:val="001342FA"/>
    <w:rsid w:val="00135405"/>
    <w:rsid w:val="00150337"/>
    <w:rsid w:val="00155F42"/>
    <w:rsid w:val="00156983"/>
    <w:rsid w:val="00162B6B"/>
    <w:rsid w:val="00166501"/>
    <w:rsid w:val="00167BC6"/>
    <w:rsid w:val="00171DCD"/>
    <w:rsid w:val="00171F1D"/>
    <w:rsid w:val="00174038"/>
    <w:rsid w:val="00174CAB"/>
    <w:rsid w:val="0017520E"/>
    <w:rsid w:val="00175876"/>
    <w:rsid w:val="00180B4A"/>
    <w:rsid w:val="001818AB"/>
    <w:rsid w:val="00181FEC"/>
    <w:rsid w:val="00186C8F"/>
    <w:rsid w:val="00187B38"/>
    <w:rsid w:val="00187B64"/>
    <w:rsid w:val="001A0102"/>
    <w:rsid w:val="001A0D58"/>
    <w:rsid w:val="001A1298"/>
    <w:rsid w:val="001A320E"/>
    <w:rsid w:val="001A4A4B"/>
    <w:rsid w:val="001A57A6"/>
    <w:rsid w:val="001A645B"/>
    <w:rsid w:val="001A64C4"/>
    <w:rsid w:val="001A7B52"/>
    <w:rsid w:val="001B192E"/>
    <w:rsid w:val="001B28E5"/>
    <w:rsid w:val="001B4331"/>
    <w:rsid w:val="001B4505"/>
    <w:rsid w:val="001B474E"/>
    <w:rsid w:val="001C0C76"/>
    <w:rsid w:val="001C1C9C"/>
    <w:rsid w:val="001C2017"/>
    <w:rsid w:val="001C2F11"/>
    <w:rsid w:val="001D43AB"/>
    <w:rsid w:val="001D4B2E"/>
    <w:rsid w:val="001D524B"/>
    <w:rsid w:val="001D67C5"/>
    <w:rsid w:val="001E4144"/>
    <w:rsid w:val="001E7F9D"/>
    <w:rsid w:val="001F6F70"/>
    <w:rsid w:val="00202FBA"/>
    <w:rsid w:val="00203059"/>
    <w:rsid w:val="00207A60"/>
    <w:rsid w:val="00213DB0"/>
    <w:rsid w:val="00222D9D"/>
    <w:rsid w:val="00223B72"/>
    <w:rsid w:val="00227136"/>
    <w:rsid w:val="002329D3"/>
    <w:rsid w:val="002358A6"/>
    <w:rsid w:val="00236BCA"/>
    <w:rsid w:val="00237105"/>
    <w:rsid w:val="00240722"/>
    <w:rsid w:val="00240E09"/>
    <w:rsid w:val="00242689"/>
    <w:rsid w:val="00245FB7"/>
    <w:rsid w:val="00247800"/>
    <w:rsid w:val="00247813"/>
    <w:rsid w:val="0024786B"/>
    <w:rsid w:val="00251408"/>
    <w:rsid w:val="00252C83"/>
    <w:rsid w:val="00253637"/>
    <w:rsid w:val="00254AC0"/>
    <w:rsid w:val="00256967"/>
    <w:rsid w:val="00256F57"/>
    <w:rsid w:val="00257D23"/>
    <w:rsid w:val="00262988"/>
    <w:rsid w:val="002632AE"/>
    <w:rsid w:val="00263454"/>
    <w:rsid w:val="00263F59"/>
    <w:rsid w:val="00264DDD"/>
    <w:rsid w:val="00264F0F"/>
    <w:rsid w:val="002675F7"/>
    <w:rsid w:val="00271AF4"/>
    <w:rsid w:val="00271EC6"/>
    <w:rsid w:val="00283152"/>
    <w:rsid w:val="00283DC8"/>
    <w:rsid w:val="00292943"/>
    <w:rsid w:val="0029357E"/>
    <w:rsid w:val="00294419"/>
    <w:rsid w:val="002A1640"/>
    <w:rsid w:val="002A1961"/>
    <w:rsid w:val="002A2914"/>
    <w:rsid w:val="002B05D3"/>
    <w:rsid w:val="002B2DB5"/>
    <w:rsid w:val="002B3C08"/>
    <w:rsid w:val="002B47F1"/>
    <w:rsid w:val="002B5657"/>
    <w:rsid w:val="002B5714"/>
    <w:rsid w:val="002C00C5"/>
    <w:rsid w:val="002C0713"/>
    <w:rsid w:val="002C38EB"/>
    <w:rsid w:val="002C3C7B"/>
    <w:rsid w:val="002C5A9E"/>
    <w:rsid w:val="002C755F"/>
    <w:rsid w:val="002D0413"/>
    <w:rsid w:val="002D0E50"/>
    <w:rsid w:val="002D1C79"/>
    <w:rsid w:val="002D1E5D"/>
    <w:rsid w:val="002D78D3"/>
    <w:rsid w:val="002D7EEF"/>
    <w:rsid w:val="002E01B3"/>
    <w:rsid w:val="002E3134"/>
    <w:rsid w:val="002E7074"/>
    <w:rsid w:val="002E7956"/>
    <w:rsid w:val="002E7D58"/>
    <w:rsid w:val="002E7F3B"/>
    <w:rsid w:val="002F3D2B"/>
    <w:rsid w:val="002F537A"/>
    <w:rsid w:val="002F6B61"/>
    <w:rsid w:val="002F763B"/>
    <w:rsid w:val="002F7A31"/>
    <w:rsid w:val="002F7F71"/>
    <w:rsid w:val="0030104B"/>
    <w:rsid w:val="00301DBB"/>
    <w:rsid w:val="003046A9"/>
    <w:rsid w:val="0030548D"/>
    <w:rsid w:val="00312228"/>
    <w:rsid w:val="003201A5"/>
    <w:rsid w:val="00320D67"/>
    <w:rsid w:val="00321447"/>
    <w:rsid w:val="003224B9"/>
    <w:rsid w:val="00323086"/>
    <w:rsid w:val="003239C5"/>
    <w:rsid w:val="00327ADD"/>
    <w:rsid w:val="00330BBA"/>
    <w:rsid w:val="003327AE"/>
    <w:rsid w:val="00335233"/>
    <w:rsid w:val="003358CA"/>
    <w:rsid w:val="003365AA"/>
    <w:rsid w:val="00340E3C"/>
    <w:rsid w:val="00344463"/>
    <w:rsid w:val="0034503D"/>
    <w:rsid w:val="00347782"/>
    <w:rsid w:val="00347E18"/>
    <w:rsid w:val="00350E8D"/>
    <w:rsid w:val="00351DAA"/>
    <w:rsid w:val="00352B9D"/>
    <w:rsid w:val="00356189"/>
    <w:rsid w:val="00362BC0"/>
    <w:rsid w:val="00365322"/>
    <w:rsid w:val="00367E2C"/>
    <w:rsid w:val="003708FF"/>
    <w:rsid w:val="003745DA"/>
    <w:rsid w:val="00381F85"/>
    <w:rsid w:val="003879F9"/>
    <w:rsid w:val="00387BAC"/>
    <w:rsid w:val="00391B17"/>
    <w:rsid w:val="00394946"/>
    <w:rsid w:val="00395A82"/>
    <w:rsid w:val="003A2074"/>
    <w:rsid w:val="003A40E4"/>
    <w:rsid w:val="003A4DC5"/>
    <w:rsid w:val="003A5047"/>
    <w:rsid w:val="003A5AD1"/>
    <w:rsid w:val="003A6811"/>
    <w:rsid w:val="003A684D"/>
    <w:rsid w:val="003B3E95"/>
    <w:rsid w:val="003B3F0C"/>
    <w:rsid w:val="003B4D38"/>
    <w:rsid w:val="003B664C"/>
    <w:rsid w:val="003B720A"/>
    <w:rsid w:val="003C0BEB"/>
    <w:rsid w:val="003C23CC"/>
    <w:rsid w:val="003C2DF5"/>
    <w:rsid w:val="003C6C94"/>
    <w:rsid w:val="003D1719"/>
    <w:rsid w:val="003D253F"/>
    <w:rsid w:val="003D50A5"/>
    <w:rsid w:val="003D720A"/>
    <w:rsid w:val="003D79C7"/>
    <w:rsid w:val="003E0100"/>
    <w:rsid w:val="003E2D8B"/>
    <w:rsid w:val="003F1FB6"/>
    <w:rsid w:val="003F2263"/>
    <w:rsid w:val="003F2A0F"/>
    <w:rsid w:val="003F4258"/>
    <w:rsid w:val="003F6045"/>
    <w:rsid w:val="003F63C2"/>
    <w:rsid w:val="0040029B"/>
    <w:rsid w:val="004007D7"/>
    <w:rsid w:val="0040251A"/>
    <w:rsid w:val="00402951"/>
    <w:rsid w:val="004072A0"/>
    <w:rsid w:val="00407865"/>
    <w:rsid w:val="0041086A"/>
    <w:rsid w:val="004150B1"/>
    <w:rsid w:val="00420598"/>
    <w:rsid w:val="00421035"/>
    <w:rsid w:val="00422794"/>
    <w:rsid w:val="00424FAF"/>
    <w:rsid w:val="00425ECA"/>
    <w:rsid w:val="00430863"/>
    <w:rsid w:val="004404FA"/>
    <w:rsid w:val="00440B9F"/>
    <w:rsid w:val="004437D7"/>
    <w:rsid w:val="0044452F"/>
    <w:rsid w:val="00446FAE"/>
    <w:rsid w:val="004501C9"/>
    <w:rsid w:val="00453B1E"/>
    <w:rsid w:val="00454E65"/>
    <w:rsid w:val="004560FB"/>
    <w:rsid w:val="004618D7"/>
    <w:rsid w:val="00462A35"/>
    <w:rsid w:val="004636D9"/>
    <w:rsid w:val="00466C9E"/>
    <w:rsid w:val="00467F54"/>
    <w:rsid w:val="0047024C"/>
    <w:rsid w:val="0047080D"/>
    <w:rsid w:val="00470A5B"/>
    <w:rsid w:val="0047119E"/>
    <w:rsid w:val="00473247"/>
    <w:rsid w:val="004821DC"/>
    <w:rsid w:val="00485DA3"/>
    <w:rsid w:val="00487767"/>
    <w:rsid w:val="00492113"/>
    <w:rsid w:val="00493995"/>
    <w:rsid w:val="004948BA"/>
    <w:rsid w:val="004A2720"/>
    <w:rsid w:val="004A4CA2"/>
    <w:rsid w:val="004A52A5"/>
    <w:rsid w:val="004B1247"/>
    <w:rsid w:val="004B202C"/>
    <w:rsid w:val="004B2EF2"/>
    <w:rsid w:val="004B45E8"/>
    <w:rsid w:val="004C383B"/>
    <w:rsid w:val="004D2F89"/>
    <w:rsid w:val="004D340C"/>
    <w:rsid w:val="004E0766"/>
    <w:rsid w:val="004E1C5C"/>
    <w:rsid w:val="004E4694"/>
    <w:rsid w:val="004E5318"/>
    <w:rsid w:val="004E5FD8"/>
    <w:rsid w:val="004E63CF"/>
    <w:rsid w:val="004E6EE6"/>
    <w:rsid w:val="004E7084"/>
    <w:rsid w:val="004E7BCF"/>
    <w:rsid w:val="004F056F"/>
    <w:rsid w:val="004F0735"/>
    <w:rsid w:val="004F110F"/>
    <w:rsid w:val="004F4279"/>
    <w:rsid w:val="004F59ED"/>
    <w:rsid w:val="00500D2C"/>
    <w:rsid w:val="00502034"/>
    <w:rsid w:val="005025D4"/>
    <w:rsid w:val="00503EE9"/>
    <w:rsid w:val="00505F43"/>
    <w:rsid w:val="005079D0"/>
    <w:rsid w:val="005103C7"/>
    <w:rsid w:val="005110E0"/>
    <w:rsid w:val="005126C8"/>
    <w:rsid w:val="00514C70"/>
    <w:rsid w:val="00524732"/>
    <w:rsid w:val="00535EF2"/>
    <w:rsid w:val="005368CC"/>
    <w:rsid w:val="00544757"/>
    <w:rsid w:val="00546265"/>
    <w:rsid w:val="005469E1"/>
    <w:rsid w:val="00546AF6"/>
    <w:rsid w:val="0055353F"/>
    <w:rsid w:val="005550C7"/>
    <w:rsid w:val="0055676D"/>
    <w:rsid w:val="005567B7"/>
    <w:rsid w:val="005606D6"/>
    <w:rsid w:val="005614F4"/>
    <w:rsid w:val="00563797"/>
    <w:rsid w:val="00565C6B"/>
    <w:rsid w:val="00572618"/>
    <w:rsid w:val="00577687"/>
    <w:rsid w:val="00577CEA"/>
    <w:rsid w:val="00583526"/>
    <w:rsid w:val="0058396D"/>
    <w:rsid w:val="00584198"/>
    <w:rsid w:val="00584257"/>
    <w:rsid w:val="00584F7E"/>
    <w:rsid w:val="00591870"/>
    <w:rsid w:val="00594D01"/>
    <w:rsid w:val="0059529B"/>
    <w:rsid w:val="00595D7F"/>
    <w:rsid w:val="00597E1D"/>
    <w:rsid w:val="005A4024"/>
    <w:rsid w:val="005A43E3"/>
    <w:rsid w:val="005B1A2A"/>
    <w:rsid w:val="005B1CE3"/>
    <w:rsid w:val="005B3CAE"/>
    <w:rsid w:val="005B3EA0"/>
    <w:rsid w:val="005B6D58"/>
    <w:rsid w:val="005B758A"/>
    <w:rsid w:val="005C0807"/>
    <w:rsid w:val="005C5FE5"/>
    <w:rsid w:val="005D6470"/>
    <w:rsid w:val="005D7573"/>
    <w:rsid w:val="005E0A61"/>
    <w:rsid w:val="005E1D34"/>
    <w:rsid w:val="005E390F"/>
    <w:rsid w:val="005E5930"/>
    <w:rsid w:val="005F3D64"/>
    <w:rsid w:val="00605ED0"/>
    <w:rsid w:val="0061011C"/>
    <w:rsid w:val="006135B1"/>
    <w:rsid w:val="0061449B"/>
    <w:rsid w:val="00616993"/>
    <w:rsid w:val="00621C70"/>
    <w:rsid w:val="00622875"/>
    <w:rsid w:val="006232E2"/>
    <w:rsid w:val="00627BE9"/>
    <w:rsid w:val="00633778"/>
    <w:rsid w:val="00640833"/>
    <w:rsid w:val="00640AE5"/>
    <w:rsid w:val="006435AD"/>
    <w:rsid w:val="006458C9"/>
    <w:rsid w:val="00646B75"/>
    <w:rsid w:val="0065428E"/>
    <w:rsid w:val="006556AE"/>
    <w:rsid w:val="006566B6"/>
    <w:rsid w:val="00656CC1"/>
    <w:rsid w:val="0066079C"/>
    <w:rsid w:val="00660B7C"/>
    <w:rsid w:val="00663907"/>
    <w:rsid w:val="0066440A"/>
    <w:rsid w:val="00667662"/>
    <w:rsid w:val="006729E2"/>
    <w:rsid w:val="00672EC3"/>
    <w:rsid w:val="00674D95"/>
    <w:rsid w:val="006804D2"/>
    <w:rsid w:val="0068181A"/>
    <w:rsid w:val="006828AE"/>
    <w:rsid w:val="00683462"/>
    <w:rsid w:val="00685714"/>
    <w:rsid w:val="00686EB8"/>
    <w:rsid w:val="0069415E"/>
    <w:rsid w:val="006959BD"/>
    <w:rsid w:val="0069751A"/>
    <w:rsid w:val="006A2065"/>
    <w:rsid w:val="006A2267"/>
    <w:rsid w:val="006A395A"/>
    <w:rsid w:val="006A4223"/>
    <w:rsid w:val="006A65AA"/>
    <w:rsid w:val="006B3FC6"/>
    <w:rsid w:val="006B4A60"/>
    <w:rsid w:val="006B5E39"/>
    <w:rsid w:val="006B7BCA"/>
    <w:rsid w:val="006C0E81"/>
    <w:rsid w:val="006C2253"/>
    <w:rsid w:val="006C5059"/>
    <w:rsid w:val="006D0A0E"/>
    <w:rsid w:val="006D115C"/>
    <w:rsid w:val="006D6755"/>
    <w:rsid w:val="006D698B"/>
    <w:rsid w:val="006D70AE"/>
    <w:rsid w:val="006D7996"/>
    <w:rsid w:val="006E16D0"/>
    <w:rsid w:val="006E649C"/>
    <w:rsid w:val="006F009E"/>
    <w:rsid w:val="006F0A87"/>
    <w:rsid w:val="00705D1A"/>
    <w:rsid w:val="00707478"/>
    <w:rsid w:val="00710068"/>
    <w:rsid w:val="00710659"/>
    <w:rsid w:val="0071262E"/>
    <w:rsid w:val="007141EC"/>
    <w:rsid w:val="00714C3D"/>
    <w:rsid w:val="00721E9D"/>
    <w:rsid w:val="007241FD"/>
    <w:rsid w:val="00730782"/>
    <w:rsid w:val="00734474"/>
    <w:rsid w:val="0073663D"/>
    <w:rsid w:val="00740C00"/>
    <w:rsid w:val="0074177B"/>
    <w:rsid w:val="00741FB0"/>
    <w:rsid w:val="007438DD"/>
    <w:rsid w:val="00743F7A"/>
    <w:rsid w:val="007448BD"/>
    <w:rsid w:val="00745A09"/>
    <w:rsid w:val="00745C9C"/>
    <w:rsid w:val="00755678"/>
    <w:rsid w:val="00760201"/>
    <w:rsid w:val="00761AE2"/>
    <w:rsid w:val="007640B5"/>
    <w:rsid w:val="00767301"/>
    <w:rsid w:val="00767C5C"/>
    <w:rsid w:val="007710E4"/>
    <w:rsid w:val="00775D81"/>
    <w:rsid w:val="00775E69"/>
    <w:rsid w:val="00776A5D"/>
    <w:rsid w:val="00781AAC"/>
    <w:rsid w:val="007828EB"/>
    <w:rsid w:val="00785507"/>
    <w:rsid w:val="00797B22"/>
    <w:rsid w:val="007B0518"/>
    <w:rsid w:val="007B0FFA"/>
    <w:rsid w:val="007B26B0"/>
    <w:rsid w:val="007B46A3"/>
    <w:rsid w:val="007B5475"/>
    <w:rsid w:val="007C557B"/>
    <w:rsid w:val="007D0724"/>
    <w:rsid w:val="007D19C4"/>
    <w:rsid w:val="007D4B41"/>
    <w:rsid w:val="007D4F03"/>
    <w:rsid w:val="007D714C"/>
    <w:rsid w:val="007E1E5B"/>
    <w:rsid w:val="007E2CD9"/>
    <w:rsid w:val="007E33C3"/>
    <w:rsid w:val="007E5B23"/>
    <w:rsid w:val="007F05A2"/>
    <w:rsid w:val="007F0633"/>
    <w:rsid w:val="007F131E"/>
    <w:rsid w:val="007F6A9E"/>
    <w:rsid w:val="007F7CD2"/>
    <w:rsid w:val="00812CF0"/>
    <w:rsid w:val="00813596"/>
    <w:rsid w:val="00814196"/>
    <w:rsid w:val="00814402"/>
    <w:rsid w:val="00814DDD"/>
    <w:rsid w:val="00816170"/>
    <w:rsid w:val="008203CD"/>
    <w:rsid w:val="00821F02"/>
    <w:rsid w:val="0082589A"/>
    <w:rsid w:val="008261CA"/>
    <w:rsid w:val="008264A5"/>
    <w:rsid w:val="0083020E"/>
    <w:rsid w:val="008306C7"/>
    <w:rsid w:val="00831615"/>
    <w:rsid w:val="008408D3"/>
    <w:rsid w:val="00843C39"/>
    <w:rsid w:val="0084479E"/>
    <w:rsid w:val="00845EE9"/>
    <w:rsid w:val="0085586A"/>
    <w:rsid w:val="00856C45"/>
    <w:rsid w:val="00862742"/>
    <w:rsid w:val="00862C99"/>
    <w:rsid w:val="00865DE7"/>
    <w:rsid w:val="00866BE2"/>
    <w:rsid w:val="00870F24"/>
    <w:rsid w:val="00871BC1"/>
    <w:rsid w:val="00875641"/>
    <w:rsid w:val="00877592"/>
    <w:rsid w:val="00883D9E"/>
    <w:rsid w:val="00883E9E"/>
    <w:rsid w:val="00885129"/>
    <w:rsid w:val="00885DFC"/>
    <w:rsid w:val="0088716A"/>
    <w:rsid w:val="008920CF"/>
    <w:rsid w:val="00893426"/>
    <w:rsid w:val="00895533"/>
    <w:rsid w:val="008965FD"/>
    <w:rsid w:val="00896FD4"/>
    <w:rsid w:val="008A0857"/>
    <w:rsid w:val="008A6A6C"/>
    <w:rsid w:val="008B1359"/>
    <w:rsid w:val="008C4246"/>
    <w:rsid w:val="008C5386"/>
    <w:rsid w:val="008C7532"/>
    <w:rsid w:val="008D18FE"/>
    <w:rsid w:val="008D32AF"/>
    <w:rsid w:val="008D579D"/>
    <w:rsid w:val="008D680F"/>
    <w:rsid w:val="008D6EB1"/>
    <w:rsid w:val="008E1E6C"/>
    <w:rsid w:val="008E32CD"/>
    <w:rsid w:val="008E77D6"/>
    <w:rsid w:val="008E7FAA"/>
    <w:rsid w:val="008F19A5"/>
    <w:rsid w:val="008F1C65"/>
    <w:rsid w:val="008F2873"/>
    <w:rsid w:val="008F3350"/>
    <w:rsid w:val="009005D2"/>
    <w:rsid w:val="00900679"/>
    <w:rsid w:val="009021F0"/>
    <w:rsid w:val="00906576"/>
    <w:rsid w:val="009075E3"/>
    <w:rsid w:val="00910147"/>
    <w:rsid w:val="00914215"/>
    <w:rsid w:val="00915A62"/>
    <w:rsid w:val="0091702F"/>
    <w:rsid w:val="00921E7C"/>
    <w:rsid w:val="00924703"/>
    <w:rsid w:val="00924F36"/>
    <w:rsid w:val="009261EF"/>
    <w:rsid w:val="00926214"/>
    <w:rsid w:val="00927A2D"/>
    <w:rsid w:val="009306CC"/>
    <w:rsid w:val="009314D7"/>
    <w:rsid w:val="00932CEC"/>
    <w:rsid w:val="0094189B"/>
    <w:rsid w:val="0094192A"/>
    <w:rsid w:val="00942FFD"/>
    <w:rsid w:val="00943AD3"/>
    <w:rsid w:val="00947A6C"/>
    <w:rsid w:val="00947D24"/>
    <w:rsid w:val="00952A7C"/>
    <w:rsid w:val="00956174"/>
    <w:rsid w:val="009635D8"/>
    <w:rsid w:val="00963861"/>
    <w:rsid w:val="00965002"/>
    <w:rsid w:val="009650DE"/>
    <w:rsid w:val="00972B8E"/>
    <w:rsid w:val="00975FD5"/>
    <w:rsid w:val="00980707"/>
    <w:rsid w:val="009815FE"/>
    <w:rsid w:val="00981A6D"/>
    <w:rsid w:val="00982406"/>
    <w:rsid w:val="00986A53"/>
    <w:rsid w:val="00993E28"/>
    <w:rsid w:val="009A3B94"/>
    <w:rsid w:val="009A4D60"/>
    <w:rsid w:val="009A4FCB"/>
    <w:rsid w:val="009A4FCD"/>
    <w:rsid w:val="009B0CEF"/>
    <w:rsid w:val="009B5D87"/>
    <w:rsid w:val="009C5D60"/>
    <w:rsid w:val="009D1664"/>
    <w:rsid w:val="009D25CC"/>
    <w:rsid w:val="009D27B5"/>
    <w:rsid w:val="009D4E21"/>
    <w:rsid w:val="009D610A"/>
    <w:rsid w:val="009E03E2"/>
    <w:rsid w:val="009E1CCD"/>
    <w:rsid w:val="009E5678"/>
    <w:rsid w:val="009F1F4D"/>
    <w:rsid w:val="009F26A0"/>
    <w:rsid w:val="009F65FD"/>
    <w:rsid w:val="009F75F2"/>
    <w:rsid w:val="009F7637"/>
    <w:rsid w:val="00A02C85"/>
    <w:rsid w:val="00A04F52"/>
    <w:rsid w:val="00A06FFA"/>
    <w:rsid w:val="00A12211"/>
    <w:rsid w:val="00A1773D"/>
    <w:rsid w:val="00A17CD8"/>
    <w:rsid w:val="00A20DBA"/>
    <w:rsid w:val="00A274D1"/>
    <w:rsid w:val="00A2759B"/>
    <w:rsid w:val="00A3456F"/>
    <w:rsid w:val="00A3731F"/>
    <w:rsid w:val="00A40E34"/>
    <w:rsid w:val="00A477BC"/>
    <w:rsid w:val="00A5207F"/>
    <w:rsid w:val="00A522FE"/>
    <w:rsid w:val="00A5588F"/>
    <w:rsid w:val="00A565D9"/>
    <w:rsid w:val="00A565FA"/>
    <w:rsid w:val="00A60F85"/>
    <w:rsid w:val="00A61667"/>
    <w:rsid w:val="00A64DD2"/>
    <w:rsid w:val="00A67C95"/>
    <w:rsid w:val="00A72EBB"/>
    <w:rsid w:val="00A72F2F"/>
    <w:rsid w:val="00A75D58"/>
    <w:rsid w:val="00A81C78"/>
    <w:rsid w:val="00A81E1E"/>
    <w:rsid w:val="00A8357B"/>
    <w:rsid w:val="00A87376"/>
    <w:rsid w:val="00A96576"/>
    <w:rsid w:val="00A97E91"/>
    <w:rsid w:val="00AA36B9"/>
    <w:rsid w:val="00AA657C"/>
    <w:rsid w:val="00AA7E14"/>
    <w:rsid w:val="00AB0080"/>
    <w:rsid w:val="00AB2ACF"/>
    <w:rsid w:val="00AB3082"/>
    <w:rsid w:val="00AB3C3C"/>
    <w:rsid w:val="00AB4033"/>
    <w:rsid w:val="00AB534B"/>
    <w:rsid w:val="00AB6035"/>
    <w:rsid w:val="00AC0FB9"/>
    <w:rsid w:val="00AC6D5A"/>
    <w:rsid w:val="00AD0237"/>
    <w:rsid w:val="00AD31A0"/>
    <w:rsid w:val="00AD54F4"/>
    <w:rsid w:val="00AD6A82"/>
    <w:rsid w:val="00AE6A85"/>
    <w:rsid w:val="00AE6F12"/>
    <w:rsid w:val="00AF28B5"/>
    <w:rsid w:val="00AF6376"/>
    <w:rsid w:val="00AF7308"/>
    <w:rsid w:val="00AF79C6"/>
    <w:rsid w:val="00B02315"/>
    <w:rsid w:val="00B030AB"/>
    <w:rsid w:val="00B05062"/>
    <w:rsid w:val="00B06E56"/>
    <w:rsid w:val="00B11FCC"/>
    <w:rsid w:val="00B12F01"/>
    <w:rsid w:val="00B160E3"/>
    <w:rsid w:val="00B1726B"/>
    <w:rsid w:val="00B209F1"/>
    <w:rsid w:val="00B220BA"/>
    <w:rsid w:val="00B2388D"/>
    <w:rsid w:val="00B25798"/>
    <w:rsid w:val="00B25EB0"/>
    <w:rsid w:val="00B2626C"/>
    <w:rsid w:val="00B27375"/>
    <w:rsid w:val="00B27CC8"/>
    <w:rsid w:val="00B27EEE"/>
    <w:rsid w:val="00B27F51"/>
    <w:rsid w:val="00B32DDA"/>
    <w:rsid w:val="00B33A93"/>
    <w:rsid w:val="00B40C99"/>
    <w:rsid w:val="00B4121A"/>
    <w:rsid w:val="00B42D93"/>
    <w:rsid w:val="00B42EBD"/>
    <w:rsid w:val="00B4464F"/>
    <w:rsid w:val="00B44B36"/>
    <w:rsid w:val="00B452A2"/>
    <w:rsid w:val="00B5044B"/>
    <w:rsid w:val="00B51194"/>
    <w:rsid w:val="00B61A7C"/>
    <w:rsid w:val="00B63F73"/>
    <w:rsid w:val="00B6762B"/>
    <w:rsid w:val="00B72A01"/>
    <w:rsid w:val="00B752F8"/>
    <w:rsid w:val="00B77511"/>
    <w:rsid w:val="00B81E03"/>
    <w:rsid w:val="00B82B94"/>
    <w:rsid w:val="00B85481"/>
    <w:rsid w:val="00B91FC1"/>
    <w:rsid w:val="00B94022"/>
    <w:rsid w:val="00B97268"/>
    <w:rsid w:val="00BA4228"/>
    <w:rsid w:val="00BA6B27"/>
    <w:rsid w:val="00BA70DE"/>
    <w:rsid w:val="00BB03E3"/>
    <w:rsid w:val="00BB1A13"/>
    <w:rsid w:val="00BB1A37"/>
    <w:rsid w:val="00BB1B8B"/>
    <w:rsid w:val="00BB3D34"/>
    <w:rsid w:val="00BB3E70"/>
    <w:rsid w:val="00BB46E1"/>
    <w:rsid w:val="00BB4748"/>
    <w:rsid w:val="00BB59BA"/>
    <w:rsid w:val="00BB65F7"/>
    <w:rsid w:val="00BB6FF7"/>
    <w:rsid w:val="00BC0E13"/>
    <w:rsid w:val="00BC2372"/>
    <w:rsid w:val="00BC3100"/>
    <w:rsid w:val="00BC38BE"/>
    <w:rsid w:val="00BC6220"/>
    <w:rsid w:val="00BC7EDC"/>
    <w:rsid w:val="00BD0436"/>
    <w:rsid w:val="00BD6C7B"/>
    <w:rsid w:val="00BE1E1A"/>
    <w:rsid w:val="00BE4C59"/>
    <w:rsid w:val="00BE763D"/>
    <w:rsid w:val="00BF3431"/>
    <w:rsid w:val="00BF42AA"/>
    <w:rsid w:val="00BF6AE1"/>
    <w:rsid w:val="00C00654"/>
    <w:rsid w:val="00C0160C"/>
    <w:rsid w:val="00C101BD"/>
    <w:rsid w:val="00C10677"/>
    <w:rsid w:val="00C122D1"/>
    <w:rsid w:val="00C1254D"/>
    <w:rsid w:val="00C14562"/>
    <w:rsid w:val="00C14B96"/>
    <w:rsid w:val="00C200B3"/>
    <w:rsid w:val="00C263D5"/>
    <w:rsid w:val="00C35B5A"/>
    <w:rsid w:val="00C3762D"/>
    <w:rsid w:val="00C41887"/>
    <w:rsid w:val="00C43ABB"/>
    <w:rsid w:val="00C450D4"/>
    <w:rsid w:val="00C468B2"/>
    <w:rsid w:val="00C50DC2"/>
    <w:rsid w:val="00C51C73"/>
    <w:rsid w:val="00C5365C"/>
    <w:rsid w:val="00C607E4"/>
    <w:rsid w:val="00C609F6"/>
    <w:rsid w:val="00C616BA"/>
    <w:rsid w:val="00C666FB"/>
    <w:rsid w:val="00C667EE"/>
    <w:rsid w:val="00C7501A"/>
    <w:rsid w:val="00C75534"/>
    <w:rsid w:val="00C77A48"/>
    <w:rsid w:val="00C77DEB"/>
    <w:rsid w:val="00C823DB"/>
    <w:rsid w:val="00C85CEA"/>
    <w:rsid w:val="00C9119A"/>
    <w:rsid w:val="00C9185B"/>
    <w:rsid w:val="00C94280"/>
    <w:rsid w:val="00C95B8C"/>
    <w:rsid w:val="00CA73B5"/>
    <w:rsid w:val="00CB0196"/>
    <w:rsid w:val="00CB4089"/>
    <w:rsid w:val="00CB4711"/>
    <w:rsid w:val="00CB49A9"/>
    <w:rsid w:val="00CC39A1"/>
    <w:rsid w:val="00CC743F"/>
    <w:rsid w:val="00CD05FA"/>
    <w:rsid w:val="00CD13BE"/>
    <w:rsid w:val="00CD1CE1"/>
    <w:rsid w:val="00CD43FD"/>
    <w:rsid w:val="00CD4C8D"/>
    <w:rsid w:val="00CD743D"/>
    <w:rsid w:val="00CD7899"/>
    <w:rsid w:val="00CE2B19"/>
    <w:rsid w:val="00CE2E98"/>
    <w:rsid w:val="00CE34CF"/>
    <w:rsid w:val="00CE3C8F"/>
    <w:rsid w:val="00CE4A8F"/>
    <w:rsid w:val="00CE6101"/>
    <w:rsid w:val="00CE6EA8"/>
    <w:rsid w:val="00CF035C"/>
    <w:rsid w:val="00CF1307"/>
    <w:rsid w:val="00CF3F10"/>
    <w:rsid w:val="00CF4A57"/>
    <w:rsid w:val="00D000E8"/>
    <w:rsid w:val="00D0099E"/>
    <w:rsid w:val="00D00C49"/>
    <w:rsid w:val="00D039BC"/>
    <w:rsid w:val="00D07865"/>
    <w:rsid w:val="00D108CB"/>
    <w:rsid w:val="00D10CFC"/>
    <w:rsid w:val="00D10F40"/>
    <w:rsid w:val="00D1423C"/>
    <w:rsid w:val="00D17253"/>
    <w:rsid w:val="00D208AA"/>
    <w:rsid w:val="00D21709"/>
    <w:rsid w:val="00D228FA"/>
    <w:rsid w:val="00D30B2F"/>
    <w:rsid w:val="00D30E9A"/>
    <w:rsid w:val="00D30ECA"/>
    <w:rsid w:val="00D30FD5"/>
    <w:rsid w:val="00D31A10"/>
    <w:rsid w:val="00D32394"/>
    <w:rsid w:val="00D339D1"/>
    <w:rsid w:val="00D42C08"/>
    <w:rsid w:val="00D44BF0"/>
    <w:rsid w:val="00D50CA8"/>
    <w:rsid w:val="00D527A0"/>
    <w:rsid w:val="00D53746"/>
    <w:rsid w:val="00D55042"/>
    <w:rsid w:val="00D57451"/>
    <w:rsid w:val="00D65864"/>
    <w:rsid w:val="00D73544"/>
    <w:rsid w:val="00D74E1E"/>
    <w:rsid w:val="00D76045"/>
    <w:rsid w:val="00D761D1"/>
    <w:rsid w:val="00D81570"/>
    <w:rsid w:val="00D846A7"/>
    <w:rsid w:val="00D847EE"/>
    <w:rsid w:val="00D93299"/>
    <w:rsid w:val="00D9565D"/>
    <w:rsid w:val="00DB161B"/>
    <w:rsid w:val="00DB51F6"/>
    <w:rsid w:val="00DB6C4E"/>
    <w:rsid w:val="00DB794A"/>
    <w:rsid w:val="00DC2975"/>
    <w:rsid w:val="00DC42F6"/>
    <w:rsid w:val="00DC6206"/>
    <w:rsid w:val="00DC78D2"/>
    <w:rsid w:val="00DD037D"/>
    <w:rsid w:val="00DD0E7E"/>
    <w:rsid w:val="00DD38B7"/>
    <w:rsid w:val="00DD5527"/>
    <w:rsid w:val="00DD637C"/>
    <w:rsid w:val="00DE7777"/>
    <w:rsid w:val="00DF5CF0"/>
    <w:rsid w:val="00E013EB"/>
    <w:rsid w:val="00E15BB9"/>
    <w:rsid w:val="00E23181"/>
    <w:rsid w:val="00E30321"/>
    <w:rsid w:val="00E303A0"/>
    <w:rsid w:val="00E3041E"/>
    <w:rsid w:val="00E37109"/>
    <w:rsid w:val="00E373B8"/>
    <w:rsid w:val="00E376DF"/>
    <w:rsid w:val="00E419FA"/>
    <w:rsid w:val="00E41DB3"/>
    <w:rsid w:val="00E421F8"/>
    <w:rsid w:val="00E6287E"/>
    <w:rsid w:val="00E62DF4"/>
    <w:rsid w:val="00E64831"/>
    <w:rsid w:val="00E65836"/>
    <w:rsid w:val="00E6635B"/>
    <w:rsid w:val="00E7379A"/>
    <w:rsid w:val="00E7392D"/>
    <w:rsid w:val="00E73936"/>
    <w:rsid w:val="00E73EC3"/>
    <w:rsid w:val="00E74715"/>
    <w:rsid w:val="00E76D53"/>
    <w:rsid w:val="00E80943"/>
    <w:rsid w:val="00E81152"/>
    <w:rsid w:val="00E81901"/>
    <w:rsid w:val="00E834D6"/>
    <w:rsid w:val="00E8373F"/>
    <w:rsid w:val="00E87D8A"/>
    <w:rsid w:val="00E901B7"/>
    <w:rsid w:val="00E94D39"/>
    <w:rsid w:val="00E9578A"/>
    <w:rsid w:val="00EA3024"/>
    <w:rsid w:val="00EA46EF"/>
    <w:rsid w:val="00EA7C99"/>
    <w:rsid w:val="00EB1334"/>
    <w:rsid w:val="00EB4267"/>
    <w:rsid w:val="00EB5944"/>
    <w:rsid w:val="00EB6068"/>
    <w:rsid w:val="00EB682C"/>
    <w:rsid w:val="00EB7B27"/>
    <w:rsid w:val="00EC0178"/>
    <w:rsid w:val="00EC2A78"/>
    <w:rsid w:val="00EC3CFA"/>
    <w:rsid w:val="00EC50B3"/>
    <w:rsid w:val="00EC5306"/>
    <w:rsid w:val="00EC65CE"/>
    <w:rsid w:val="00ED34F3"/>
    <w:rsid w:val="00ED518E"/>
    <w:rsid w:val="00EE00F5"/>
    <w:rsid w:val="00EF03DE"/>
    <w:rsid w:val="00EF0641"/>
    <w:rsid w:val="00EF1179"/>
    <w:rsid w:val="00EF15AD"/>
    <w:rsid w:val="00EF345B"/>
    <w:rsid w:val="00EF570E"/>
    <w:rsid w:val="00EF5946"/>
    <w:rsid w:val="00EF5B0C"/>
    <w:rsid w:val="00EF5C6F"/>
    <w:rsid w:val="00EF7A6A"/>
    <w:rsid w:val="00F04181"/>
    <w:rsid w:val="00F10175"/>
    <w:rsid w:val="00F1067D"/>
    <w:rsid w:val="00F10CF2"/>
    <w:rsid w:val="00F1222C"/>
    <w:rsid w:val="00F13D78"/>
    <w:rsid w:val="00F16629"/>
    <w:rsid w:val="00F215B8"/>
    <w:rsid w:val="00F22E20"/>
    <w:rsid w:val="00F23A45"/>
    <w:rsid w:val="00F247CB"/>
    <w:rsid w:val="00F25D36"/>
    <w:rsid w:val="00F26527"/>
    <w:rsid w:val="00F2702E"/>
    <w:rsid w:val="00F3037A"/>
    <w:rsid w:val="00F3245A"/>
    <w:rsid w:val="00F33890"/>
    <w:rsid w:val="00F367CF"/>
    <w:rsid w:val="00F43F64"/>
    <w:rsid w:val="00F44E17"/>
    <w:rsid w:val="00F4513A"/>
    <w:rsid w:val="00F510B6"/>
    <w:rsid w:val="00F51BC1"/>
    <w:rsid w:val="00F5472B"/>
    <w:rsid w:val="00F5785D"/>
    <w:rsid w:val="00F60CD7"/>
    <w:rsid w:val="00F62293"/>
    <w:rsid w:val="00F64D35"/>
    <w:rsid w:val="00F6500B"/>
    <w:rsid w:val="00F65167"/>
    <w:rsid w:val="00F65CF2"/>
    <w:rsid w:val="00F65E55"/>
    <w:rsid w:val="00F67C14"/>
    <w:rsid w:val="00F7263D"/>
    <w:rsid w:val="00F8291A"/>
    <w:rsid w:val="00F835DF"/>
    <w:rsid w:val="00F870F5"/>
    <w:rsid w:val="00F8766C"/>
    <w:rsid w:val="00F90479"/>
    <w:rsid w:val="00F921B1"/>
    <w:rsid w:val="00F93A92"/>
    <w:rsid w:val="00F957C6"/>
    <w:rsid w:val="00F97AAE"/>
    <w:rsid w:val="00FA1249"/>
    <w:rsid w:val="00FA17F8"/>
    <w:rsid w:val="00FA48F5"/>
    <w:rsid w:val="00FA7887"/>
    <w:rsid w:val="00FA7F35"/>
    <w:rsid w:val="00FB0238"/>
    <w:rsid w:val="00FB213B"/>
    <w:rsid w:val="00FB2D4D"/>
    <w:rsid w:val="00FC263D"/>
    <w:rsid w:val="00FC4578"/>
    <w:rsid w:val="00FD1C8E"/>
    <w:rsid w:val="00FD285D"/>
    <w:rsid w:val="00FD7AC9"/>
    <w:rsid w:val="00FE243E"/>
    <w:rsid w:val="00FE48BE"/>
    <w:rsid w:val="00FE59CD"/>
    <w:rsid w:val="00FF001E"/>
    <w:rsid w:val="00FF1DFC"/>
    <w:rsid w:val="00FF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C23AC0"/>
  <w15:chartTrackingRefBased/>
  <w15:docId w15:val="{8A09D30C-1DBB-4533-B0CC-96F887DE9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uiPriority w:val="1"/>
    <w:qFormat/>
    <w:rsid w:val="00927A2D"/>
    <w:pPr>
      <w:widowControl w:val="0"/>
    </w:pPr>
    <w:rPr>
      <w:sz w:val="22"/>
      <w:szCs w:val="22"/>
      <w:lang w:val="en-US" w:eastAsia="en-US"/>
    </w:rPr>
  </w:style>
  <w:style w:type="paragraph" w:styleId="1">
    <w:name w:val="heading 1"/>
    <w:basedOn w:val="a0"/>
    <w:link w:val="10"/>
    <w:uiPriority w:val="1"/>
    <w:qFormat/>
    <w:rsid w:val="00565C6B"/>
    <w:pPr>
      <w:spacing w:line="360" w:lineRule="auto"/>
      <w:ind w:firstLine="720"/>
      <w:outlineLvl w:val="0"/>
    </w:pPr>
    <w:rPr>
      <w:rFonts w:ascii="Times New Roman" w:eastAsia="Times New Roman" w:hAnsi="Times New Roman"/>
      <w:b/>
      <w:bCs/>
      <w:sz w:val="32"/>
      <w:szCs w:val="32"/>
    </w:rPr>
  </w:style>
  <w:style w:type="paragraph" w:styleId="2">
    <w:name w:val="heading 2"/>
    <w:basedOn w:val="a0"/>
    <w:uiPriority w:val="1"/>
    <w:qFormat/>
    <w:pPr>
      <w:ind w:left="3936"/>
      <w:outlineLvl w:val="1"/>
    </w:pPr>
    <w:rPr>
      <w:rFonts w:ascii="Times New Roman" w:eastAsia="Times New Roman" w:hAnsi="Times New Roman"/>
      <w:b/>
      <w:bCs/>
      <w:i/>
      <w:sz w:val="32"/>
      <w:szCs w:val="32"/>
    </w:rPr>
  </w:style>
  <w:style w:type="paragraph" w:styleId="3">
    <w:name w:val="heading 3"/>
    <w:basedOn w:val="a0"/>
    <w:link w:val="30"/>
    <w:uiPriority w:val="1"/>
    <w:qFormat/>
    <w:pPr>
      <w:ind w:left="115"/>
      <w:outlineLvl w:val="2"/>
    </w:pPr>
    <w:rPr>
      <w:rFonts w:ascii="Times New Roman" w:eastAsia="Times New Roman" w:hAnsi="Times New Roman"/>
      <w:b/>
      <w:bCs/>
      <w:sz w:val="28"/>
      <w:szCs w:val="28"/>
    </w:rPr>
  </w:style>
  <w:style w:type="paragraph" w:styleId="4">
    <w:name w:val="heading 4"/>
    <w:basedOn w:val="a0"/>
    <w:uiPriority w:val="1"/>
    <w:qFormat/>
    <w:pPr>
      <w:ind w:left="763"/>
      <w:outlineLvl w:val="3"/>
    </w:pPr>
    <w:rPr>
      <w:rFonts w:ascii="Times New Roman" w:eastAsia="Times New Roman" w:hAnsi="Times New Roman"/>
      <w:b/>
      <w:bCs/>
      <w:i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0"/>
    <w:link w:val="a5"/>
    <w:uiPriority w:val="1"/>
    <w:qFormat/>
    <w:rsid w:val="00402951"/>
    <w:pPr>
      <w:spacing w:line="360" w:lineRule="auto"/>
      <w:ind w:firstLine="357"/>
      <w:jc w:val="both"/>
    </w:pPr>
    <w:rPr>
      <w:rFonts w:ascii="Times New Roman" w:eastAsia="Times New Roman" w:hAnsi="Times New Roman"/>
      <w:sz w:val="28"/>
      <w:szCs w:val="28"/>
    </w:rPr>
  </w:style>
  <w:style w:type="paragraph" w:styleId="a6">
    <w:name w:val="List Paragraph"/>
    <w:aliases w:val="2 Спс точк,Имя Рисунка,List Paragraph,Bullet_MR,Bullet_IRAO,ПАРАГРАФ,маркированный,References"/>
    <w:basedOn w:val="a0"/>
    <w:link w:val="a7"/>
    <w:uiPriority w:val="34"/>
    <w:qFormat/>
  </w:style>
  <w:style w:type="paragraph" w:customStyle="1" w:styleId="TableParagraph">
    <w:name w:val="Table Paragraph"/>
    <w:basedOn w:val="a0"/>
    <w:uiPriority w:val="1"/>
    <w:qFormat/>
  </w:style>
  <w:style w:type="paragraph" w:styleId="a8">
    <w:name w:val="Balloon Text"/>
    <w:basedOn w:val="a0"/>
    <w:link w:val="a9"/>
    <w:uiPriority w:val="99"/>
    <w:semiHidden/>
    <w:unhideWhenUsed/>
    <w:rsid w:val="00D30B2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D30B2F"/>
    <w:rPr>
      <w:rFonts w:ascii="Tahoma" w:hAnsi="Tahoma" w:cs="Tahoma"/>
      <w:sz w:val="16"/>
      <w:szCs w:val="16"/>
    </w:rPr>
  </w:style>
  <w:style w:type="paragraph" w:styleId="aa">
    <w:name w:val="header"/>
    <w:basedOn w:val="a0"/>
    <w:link w:val="ab"/>
    <w:uiPriority w:val="99"/>
    <w:unhideWhenUsed/>
    <w:rsid w:val="001E7F9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1E7F9D"/>
  </w:style>
  <w:style w:type="paragraph" w:styleId="ac">
    <w:name w:val="footer"/>
    <w:basedOn w:val="a0"/>
    <w:link w:val="ad"/>
    <w:uiPriority w:val="99"/>
    <w:unhideWhenUsed/>
    <w:rsid w:val="001E7F9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1E7F9D"/>
  </w:style>
  <w:style w:type="paragraph" w:styleId="20">
    <w:name w:val="Body Text Indent 2"/>
    <w:basedOn w:val="a0"/>
    <w:link w:val="21"/>
    <w:uiPriority w:val="99"/>
    <w:semiHidden/>
    <w:unhideWhenUsed/>
    <w:rsid w:val="005D757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1"/>
    <w:link w:val="20"/>
    <w:uiPriority w:val="99"/>
    <w:semiHidden/>
    <w:rsid w:val="005D7573"/>
  </w:style>
  <w:style w:type="paragraph" w:styleId="11">
    <w:name w:val="toc 1"/>
    <w:basedOn w:val="a0"/>
    <w:next w:val="a0"/>
    <w:autoRedefine/>
    <w:uiPriority w:val="39"/>
    <w:unhideWhenUsed/>
    <w:rsid w:val="002358A6"/>
    <w:pPr>
      <w:tabs>
        <w:tab w:val="left" w:pos="440"/>
        <w:tab w:val="right" w:leader="dot" w:pos="9356"/>
      </w:tabs>
      <w:spacing w:line="360" w:lineRule="auto"/>
      <w:contextualSpacing/>
      <w:jc w:val="both"/>
    </w:pPr>
    <w:rPr>
      <w:b/>
      <w:noProof/>
      <w:lang w:val="ru-RU"/>
    </w:rPr>
  </w:style>
  <w:style w:type="character" w:styleId="ae">
    <w:name w:val="Hyperlink"/>
    <w:uiPriority w:val="99"/>
    <w:unhideWhenUsed/>
    <w:rsid w:val="00394946"/>
    <w:rPr>
      <w:color w:val="0000FF"/>
      <w:u w:val="single"/>
    </w:rPr>
  </w:style>
  <w:style w:type="character" w:customStyle="1" w:styleId="a5">
    <w:name w:val="Основной текст Знак"/>
    <w:link w:val="a4"/>
    <w:uiPriority w:val="1"/>
    <w:rsid w:val="00402951"/>
    <w:rPr>
      <w:rFonts w:ascii="Times New Roman" w:eastAsia="Times New Roman" w:hAnsi="Times New Roman"/>
      <w:sz w:val="28"/>
      <w:szCs w:val="28"/>
    </w:rPr>
  </w:style>
  <w:style w:type="character" w:styleId="af">
    <w:name w:val="line number"/>
    <w:basedOn w:val="a1"/>
    <w:uiPriority w:val="99"/>
    <w:semiHidden/>
    <w:unhideWhenUsed/>
    <w:rsid w:val="00424FAF"/>
  </w:style>
  <w:style w:type="table" w:styleId="af0">
    <w:name w:val="Table Grid"/>
    <w:basedOn w:val="a2"/>
    <w:uiPriority w:val="39"/>
    <w:rsid w:val="00565C6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basedOn w:val="a0"/>
    <w:link w:val="af2"/>
    <w:uiPriority w:val="99"/>
    <w:semiHidden/>
    <w:unhideWhenUsed/>
    <w:rsid w:val="0066440A"/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rsid w:val="0066440A"/>
    <w:rPr>
      <w:sz w:val="20"/>
      <w:szCs w:val="20"/>
    </w:rPr>
  </w:style>
  <w:style w:type="character" w:styleId="af3">
    <w:name w:val="footnote reference"/>
    <w:uiPriority w:val="99"/>
    <w:semiHidden/>
    <w:unhideWhenUsed/>
    <w:rsid w:val="0066440A"/>
    <w:rPr>
      <w:vertAlign w:val="superscript"/>
    </w:rPr>
  </w:style>
  <w:style w:type="character" w:customStyle="1" w:styleId="30">
    <w:name w:val="Заголовок 3 Знак"/>
    <w:link w:val="3"/>
    <w:uiPriority w:val="1"/>
    <w:rsid w:val="00D21709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PlusNormal">
    <w:name w:val="ConsPlusNormal"/>
    <w:rsid w:val="00222D9D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character" w:customStyle="1" w:styleId="10">
    <w:name w:val="Заголовок 1 Знак"/>
    <w:link w:val="1"/>
    <w:uiPriority w:val="1"/>
    <w:rsid w:val="00A8357B"/>
    <w:rPr>
      <w:rFonts w:ascii="Times New Roman" w:eastAsia="Times New Roman" w:hAnsi="Times New Roman"/>
      <w:b/>
      <w:bCs/>
      <w:sz w:val="32"/>
      <w:szCs w:val="32"/>
    </w:rPr>
  </w:style>
  <w:style w:type="paragraph" w:customStyle="1" w:styleId="12">
    <w:name w:val="Абзац списка1"/>
    <w:basedOn w:val="a0"/>
    <w:rsid w:val="003327AE"/>
    <w:pPr>
      <w:widowControl/>
      <w:ind w:left="720"/>
    </w:pPr>
    <w:rPr>
      <w:rFonts w:ascii="Times New Roman" w:eastAsia="Times New Roman" w:hAnsi="Times New Roman"/>
      <w:noProof/>
      <w:sz w:val="24"/>
      <w:szCs w:val="24"/>
      <w:lang w:val="ru-RU" w:eastAsia="ru-RU"/>
    </w:rPr>
  </w:style>
  <w:style w:type="character" w:customStyle="1" w:styleId="40">
    <w:name w:val="Заголовок №4_"/>
    <w:link w:val="41"/>
    <w:locked/>
    <w:rsid w:val="000C0B36"/>
    <w:rPr>
      <w:b/>
      <w:bCs/>
      <w:sz w:val="23"/>
      <w:szCs w:val="23"/>
      <w:shd w:val="clear" w:color="auto" w:fill="FFFFFF"/>
    </w:rPr>
  </w:style>
  <w:style w:type="paragraph" w:customStyle="1" w:styleId="41">
    <w:name w:val="Заголовок №4"/>
    <w:basedOn w:val="a0"/>
    <w:link w:val="40"/>
    <w:rsid w:val="000C0B36"/>
    <w:pPr>
      <w:shd w:val="clear" w:color="auto" w:fill="FFFFFF"/>
      <w:spacing w:after="120" w:line="240" w:lineRule="atLeast"/>
      <w:jc w:val="both"/>
      <w:outlineLvl w:val="3"/>
    </w:pPr>
    <w:rPr>
      <w:b/>
      <w:bCs/>
      <w:sz w:val="23"/>
      <w:szCs w:val="23"/>
    </w:rPr>
  </w:style>
  <w:style w:type="paragraph" w:customStyle="1" w:styleId="Default">
    <w:name w:val="Default"/>
    <w:rsid w:val="0057768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4">
    <w:name w:val="Subtitle"/>
    <w:basedOn w:val="a0"/>
    <w:link w:val="af5"/>
    <w:uiPriority w:val="11"/>
    <w:qFormat/>
    <w:rsid w:val="00DC42F6"/>
    <w:pPr>
      <w:widowControl/>
      <w:jc w:val="center"/>
    </w:pPr>
    <w:rPr>
      <w:rFonts w:ascii="Times New Roman" w:eastAsia="Times New Roman" w:hAnsi="Times New Roman"/>
      <w:b/>
      <w:sz w:val="24"/>
      <w:szCs w:val="20"/>
      <w:lang w:val="ru-RU" w:eastAsia="ru-RU"/>
    </w:rPr>
  </w:style>
  <w:style w:type="character" w:customStyle="1" w:styleId="af5">
    <w:name w:val="Подзаголовок Знак"/>
    <w:link w:val="af4"/>
    <w:uiPriority w:val="11"/>
    <w:rsid w:val="00DC42F6"/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character" w:styleId="af6">
    <w:name w:val="page number"/>
    <w:basedOn w:val="a1"/>
    <w:rsid w:val="00257D23"/>
  </w:style>
  <w:style w:type="table" w:customStyle="1" w:styleId="42">
    <w:name w:val="Сетка таблицы4"/>
    <w:basedOn w:val="a2"/>
    <w:next w:val="af0"/>
    <w:uiPriority w:val="39"/>
    <w:rsid w:val="00257D2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">
    <w:name w:val="С числами"/>
    <w:rsid w:val="009D27B5"/>
    <w:pPr>
      <w:numPr>
        <w:numId w:val="5"/>
      </w:numPr>
    </w:pPr>
  </w:style>
  <w:style w:type="character" w:customStyle="1" w:styleId="a7">
    <w:name w:val="Абзац списка Знак"/>
    <w:aliases w:val="2 Спс точк Знак,Имя Рисунка Знак,List Paragraph Знак,Bullet_MR Знак,Bullet_IRAO Знак,ПАРАГРАФ Знак,маркированный Знак,References Знак"/>
    <w:link w:val="a6"/>
    <w:uiPriority w:val="34"/>
    <w:locked/>
    <w:rsid w:val="0004218F"/>
    <w:rPr>
      <w:sz w:val="22"/>
      <w:szCs w:val="22"/>
      <w:lang w:val="en-US" w:eastAsia="en-US"/>
    </w:rPr>
  </w:style>
  <w:style w:type="paragraph" w:styleId="af7">
    <w:name w:val="TOC Heading"/>
    <w:basedOn w:val="1"/>
    <w:next w:val="a0"/>
    <w:uiPriority w:val="39"/>
    <w:unhideWhenUsed/>
    <w:qFormat/>
    <w:rsid w:val="008306C7"/>
    <w:pPr>
      <w:keepNext/>
      <w:keepLines/>
      <w:widowControl/>
      <w:spacing w:before="240" w:line="259" w:lineRule="auto"/>
      <w:ind w:firstLine="0"/>
      <w:outlineLvl w:val="9"/>
    </w:pPr>
    <w:rPr>
      <w:rFonts w:ascii="Calibri Light" w:hAnsi="Calibri Light"/>
      <w:b w:val="0"/>
      <w:bCs w:val="0"/>
      <w:color w:val="2E74B5"/>
      <w:lang w:val="ru-RU" w:eastAsia="ru-RU"/>
    </w:rPr>
  </w:style>
  <w:style w:type="paragraph" w:styleId="31">
    <w:name w:val="toc 3"/>
    <w:basedOn w:val="a0"/>
    <w:next w:val="a0"/>
    <w:autoRedefine/>
    <w:uiPriority w:val="39"/>
    <w:unhideWhenUsed/>
    <w:rsid w:val="008306C7"/>
    <w:pPr>
      <w:ind w:left="440"/>
    </w:pPr>
  </w:style>
  <w:style w:type="paragraph" w:styleId="af8">
    <w:name w:val="Normal (Web)"/>
    <w:basedOn w:val="a0"/>
    <w:uiPriority w:val="99"/>
    <w:unhideWhenUsed/>
    <w:qFormat/>
    <w:rsid w:val="00BF3431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Style2">
    <w:name w:val="Style2"/>
    <w:basedOn w:val="a0"/>
    <w:rsid w:val="00BF3431"/>
    <w:pPr>
      <w:autoSpaceDE w:val="0"/>
      <w:autoSpaceDN w:val="0"/>
      <w:adjustRightInd w:val="0"/>
      <w:spacing w:line="484" w:lineRule="exact"/>
      <w:ind w:firstLine="715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FontStyle12">
    <w:name w:val="Font Style12"/>
    <w:rsid w:val="00BF3431"/>
    <w:rPr>
      <w:rFonts w:ascii="Times New Roman" w:hAnsi="Times New Roman" w:cs="Times New Roman"/>
      <w:sz w:val="26"/>
      <w:szCs w:val="26"/>
    </w:rPr>
  </w:style>
  <w:style w:type="table" w:customStyle="1" w:styleId="13">
    <w:name w:val="Сетка таблицы1"/>
    <w:basedOn w:val="a2"/>
    <w:next w:val="af0"/>
    <w:uiPriority w:val="39"/>
    <w:qFormat/>
    <w:rsid w:val="0020305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2 Спс точк Char,Имя Рисунка Char"/>
    <w:locked/>
    <w:rsid w:val="002A1961"/>
    <w:rPr>
      <w:rFonts w:ascii="Calibri" w:hAnsi="Calibri"/>
      <w:sz w:val="22"/>
      <w:szCs w:val="22"/>
      <w:lang w:eastAsia="en-US"/>
    </w:rPr>
  </w:style>
  <w:style w:type="paragraph" w:customStyle="1" w:styleId="14">
    <w:name w:val="1"/>
    <w:basedOn w:val="a0"/>
    <w:next w:val="af8"/>
    <w:rsid w:val="00813596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table" w:customStyle="1" w:styleId="32">
    <w:name w:val="Сетка таблицы3"/>
    <w:basedOn w:val="a2"/>
    <w:uiPriority w:val="39"/>
    <w:qFormat/>
    <w:rsid w:val="00EE00F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uiPriority w:val="39"/>
    <w:qFormat/>
    <w:rsid w:val="003B3F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9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ipbr.ru/" TargetMode="External"/><Relationship Id="rId18" Type="http://schemas.openxmlformats.org/officeDocument/2006/relationships/hyperlink" Target="http://ru.wikipedia.org/wiki/Wik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://www.minfin.ru/" TargetMode="External"/><Relationship Id="rId17" Type="http://schemas.openxmlformats.org/officeDocument/2006/relationships/hyperlink" Target="https://vak.minobrnauki.gov.ru/" TargetMode="External"/><Relationship Id="rId25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yperlink" Target="http://www.gks.ru/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gosvo.ru/docs/69/0/2/8" TargetMode="External"/><Relationship Id="rId24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hyperlink" Target="http://www.ifac.org/" TargetMode="External"/><Relationship Id="rId23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www.aicpa.org/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EKachkova\Documents\&#1055;&#1086;&#1083;&#1100;&#1079;&#1086;&#1074;&#1072;&#1090;&#1077;&#1083;&#1100;&#1089;&#1082;&#1080;&#1077;%20&#1096;&#1072;&#1073;&#1083;&#1086;&#1085;&#1099;%20Office\&#1041;&#1072;&#1088;&#1080;&#1083;&#1077;&#1085;&#1082;&#1086;%20&#1055;&#1056;&#1054;&#1043;&#1056;&#1040;&#1052;&#1052;&#1040;%20&#1055;&#1056;&#1040;&#1050;&#1058;&#1048;&#1050;&#1048;%20&#1052;&#1055;%20&#1041;&#104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8C50F9-CAB0-4D5A-92A6-E66DB1D8F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Бариленко ПРОГРАММА ПРАКТИКИ МП БА</Template>
  <TotalTime>236</TotalTime>
  <Pages>38</Pages>
  <Words>10606</Words>
  <Characters>60458</Characters>
  <Application>Microsoft Office Word</Application>
  <DocSecurity>0</DocSecurity>
  <Lines>503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Финансовый Университет</Company>
  <LinksUpToDate>false</LinksUpToDate>
  <CharactersWithSpaces>70923</CharactersWithSpaces>
  <SharedDoc>false</SharedDoc>
  <HLinks>
    <vt:vector size="78" baseType="variant">
      <vt:variant>
        <vt:i4>3866742</vt:i4>
      </vt:variant>
      <vt:variant>
        <vt:i4>57</vt:i4>
      </vt:variant>
      <vt:variant>
        <vt:i4>0</vt:i4>
      </vt:variant>
      <vt:variant>
        <vt:i4>5</vt:i4>
      </vt:variant>
      <vt:variant>
        <vt:lpwstr>https://academic.oup.com/journals/</vt:lpwstr>
      </vt:variant>
      <vt:variant>
        <vt:lpwstr/>
      </vt:variant>
      <vt:variant>
        <vt:i4>1179706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_Toc160624917</vt:lpwstr>
      </vt:variant>
      <vt:variant>
        <vt:i4>1179706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_Toc160624916</vt:lpwstr>
      </vt:variant>
      <vt:variant>
        <vt:i4>1179706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_Toc160624915</vt:lpwstr>
      </vt:variant>
      <vt:variant>
        <vt:i4>1179706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_Toc160624914</vt:lpwstr>
      </vt:variant>
      <vt:variant>
        <vt:i4>1179706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_Toc160624913</vt:lpwstr>
      </vt:variant>
      <vt:variant>
        <vt:i4>1179706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_Toc160624912</vt:lpwstr>
      </vt:variant>
      <vt:variant>
        <vt:i4>1179706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_Toc160624911</vt:lpwstr>
      </vt:variant>
      <vt:variant>
        <vt:i4>1179706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_Toc160624910</vt:lpwstr>
      </vt:variant>
      <vt:variant>
        <vt:i4>1245242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_Toc160624909</vt:lpwstr>
      </vt:variant>
      <vt:variant>
        <vt:i4>1245242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_Toc160624908</vt:lpwstr>
      </vt:variant>
      <vt:variant>
        <vt:i4>1245242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_Toc160624907</vt:lpwstr>
      </vt:variant>
      <vt:variant>
        <vt:i4>1245242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_Toc160624906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Качкова Ольга Евгеньевна</dc:creator>
  <cp:keywords/>
  <cp:lastModifiedBy>Булычева Светлана Николаевна</cp:lastModifiedBy>
  <cp:revision>25</cp:revision>
  <cp:lastPrinted>2024-06-03T13:42:00Z</cp:lastPrinted>
  <dcterms:created xsi:type="dcterms:W3CDTF">2024-04-14T19:27:00Z</dcterms:created>
  <dcterms:modified xsi:type="dcterms:W3CDTF">2024-06-05T13:54:00Z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2013-01-31T00:00:00Z</vt:filetime>
  </property>
  <property fmtid="{D5CDD505-2E9C-101B-9397-08002B2CF9AE}" pid="3" name="Creator">
    <vt:lpwstr>ABBYY PDF Transformer 2.0</vt:lpwstr>
  </property>
  <property fmtid="{D5CDD505-2E9C-101B-9397-08002B2CF9AE}" pid="4" name="LastSaved">
    <vt:filetime>2014-11-11T00:00:00Z</vt:filetime>
  </property>
</Properties>
</file>